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E13220" w14:textId="7DA15742" w:rsidR="00DE5291" w:rsidRPr="00DE5291" w:rsidRDefault="00DE5291" w:rsidP="00DE5291">
      <w:pPr>
        <w:tabs>
          <w:tab w:val="right" w:pos="9638"/>
        </w:tabs>
        <w:spacing w:after="0"/>
        <w:rPr>
          <w:rFonts w:ascii="Arial" w:eastAsia="Times New Roman" w:hAnsi="Arial" w:cs="Arial"/>
          <w:b/>
          <w:noProof/>
          <w:sz w:val="24"/>
        </w:rPr>
      </w:pPr>
      <w:r w:rsidRPr="00DE5291">
        <w:rPr>
          <w:rFonts w:ascii="Arial" w:eastAsia="Times New Roman" w:hAnsi="Arial" w:cs="Arial"/>
          <w:b/>
          <w:noProof/>
          <w:sz w:val="24"/>
        </w:rPr>
        <w:t>SA WG2 Meeting #164</w:t>
      </w:r>
      <w:r w:rsidRPr="00DE5291">
        <w:rPr>
          <w:rFonts w:ascii="Arial" w:eastAsia="Times New Roman" w:hAnsi="Arial" w:cs="Arial"/>
          <w:b/>
          <w:noProof/>
          <w:sz w:val="24"/>
        </w:rPr>
        <w:tab/>
        <w:t>S2-240</w:t>
      </w:r>
      <w:r w:rsidR="00CC47A5">
        <w:rPr>
          <w:rFonts w:ascii="Arial" w:hAnsi="Arial" w:cs="Arial" w:hint="eastAsia"/>
          <w:b/>
          <w:noProof/>
          <w:sz w:val="24"/>
          <w:lang w:eastAsia="ko-KR"/>
        </w:rPr>
        <w:t>8511</w:t>
      </w:r>
    </w:p>
    <w:p w14:paraId="004CE2CD" w14:textId="77777777" w:rsidR="00DE5291" w:rsidRPr="00DE5291" w:rsidRDefault="00DE5291" w:rsidP="00DE5291">
      <w:pPr>
        <w:tabs>
          <w:tab w:val="right" w:pos="9638"/>
        </w:tabs>
        <w:spacing w:after="0"/>
        <w:rPr>
          <w:rFonts w:ascii="Arial" w:eastAsia="Times New Roman" w:hAnsi="Arial" w:cs="Arial"/>
          <w:b/>
          <w:noProof/>
          <w:sz w:val="24"/>
        </w:rPr>
      </w:pPr>
      <w:r w:rsidRPr="00DE5291">
        <w:rPr>
          <w:rFonts w:ascii="Arial" w:eastAsia="Times New Roman" w:hAnsi="Arial" w:cs="Arial"/>
          <w:b/>
          <w:noProof/>
          <w:sz w:val="24"/>
        </w:rPr>
        <w:t>19 - 23 August, 2024, Maastricht, Netherlands</w:t>
      </w:r>
    </w:p>
    <w:p w14:paraId="20A5788A" w14:textId="77777777" w:rsidR="00DE5291" w:rsidRPr="00DE5291" w:rsidRDefault="00DE5291" w:rsidP="00DE5291">
      <w:pPr>
        <w:pBdr>
          <w:bottom w:val="single" w:sz="4" w:space="1" w:color="auto"/>
        </w:pBdr>
        <w:tabs>
          <w:tab w:val="right" w:pos="9638"/>
        </w:tabs>
        <w:spacing w:after="0"/>
        <w:rPr>
          <w:rFonts w:ascii="Arial" w:eastAsia="Times New Roman" w:hAnsi="Arial" w:cs="Arial"/>
          <w:b/>
          <w:noProof/>
          <w:sz w:val="24"/>
        </w:rPr>
      </w:pPr>
    </w:p>
    <w:p w14:paraId="758DCC68" w14:textId="77777777" w:rsidR="00DE5291" w:rsidRPr="00DE5291" w:rsidRDefault="00DE5291" w:rsidP="00DE5291">
      <w:pPr>
        <w:spacing w:after="0"/>
        <w:rPr>
          <w:rFonts w:ascii="Arial" w:eastAsia="Times New Roman" w:hAnsi="Arial" w:cs="Arial"/>
        </w:rPr>
      </w:pPr>
    </w:p>
    <w:p w14:paraId="30D70166" w14:textId="51601068" w:rsidR="00156CCF" w:rsidRDefault="00156CCF" w:rsidP="00DE5291">
      <w:pPr>
        <w:spacing w:after="60"/>
        <w:ind w:left="1985" w:hanging="1985"/>
        <w:rPr>
          <w:rFonts w:ascii="Arial" w:hAnsi="Arial" w:cs="Arial"/>
          <w:b/>
          <w:lang w:eastAsia="ko-KR"/>
        </w:rPr>
      </w:pPr>
      <w:r>
        <w:rPr>
          <w:rFonts w:ascii="Arial" w:hAnsi="Arial" w:cs="Arial" w:hint="eastAsia"/>
          <w:b/>
          <w:lang w:eastAsia="ko-KR"/>
        </w:rPr>
        <w:t>Source:</w:t>
      </w:r>
      <w:r>
        <w:rPr>
          <w:rFonts w:ascii="Arial" w:hAnsi="Arial" w:cs="Arial"/>
          <w:b/>
          <w:lang w:eastAsia="ko-KR"/>
        </w:rPr>
        <w:tab/>
      </w:r>
      <w:r w:rsidR="002F796F">
        <w:rPr>
          <w:rFonts w:ascii="Arial" w:hAnsi="Arial" w:cs="Arial" w:hint="eastAsia"/>
          <w:b/>
          <w:lang w:eastAsia="ko-KR"/>
        </w:rPr>
        <w:t>Interdigital</w:t>
      </w:r>
    </w:p>
    <w:p w14:paraId="5BE7ACBD" w14:textId="3B99EA26" w:rsidR="00DE5291" w:rsidRPr="00DE5291" w:rsidRDefault="00DE5291" w:rsidP="00DE5291">
      <w:pPr>
        <w:spacing w:after="60"/>
        <w:ind w:left="1985" w:hanging="1985"/>
        <w:rPr>
          <w:rFonts w:ascii="Arial" w:eastAsia="Times New Roman" w:hAnsi="Arial" w:cs="Arial"/>
          <w:bCs/>
        </w:rPr>
      </w:pPr>
      <w:r w:rsidRPr="00DE5291">
        <w:rPr>
          <w:rFonts w:ascii="Arial" w:eastAsia="Times New Roman" w:hAnsi="Arial" w:cs="Arial"/>
          <w:b/>
        </w:rPr>
        <w:t>Title:</w:t>
      </w:r>
      <w:r w:rsidRPr="00DE5291">
        <w:rPr>
          <w:rFonts w:ascii="Arial" w:eastAsia="Times New Roman" w:hAnsi="Arial" w:cs="Arial"/>
          <w:b/>
        </w:rPr>
        <w:tab/>
      </w:r>
      <w:r w:rsidR="002F796F">
        <w:rPr>
          <w:rFonts w:ascii="Arial" w:hAnsi="Arial" w:cs="Arial" w:hint="eastAsia"/>
          <w:b/>
          <w:lang w:eastAsia="ko-KR"/>
        </w:rPr>
        <w:t>U</w:t>
      </w:r>
      <w:r w:rsidR="002F796F">
        <w:rPr>
          <w:rFonts w:ascii="Arial" w:hAnsi="Arial" w:cs="Arial"/>
          <w:b/>
          <w:lang w:eastAsia="ko-KR"/>
        </w:rPr>
        <w:t>p</w:t>
      </w:r>
      <w:r w:rsidR="002F796F">
        <w:rPr>
          <w:rFonts w:ascii="Arial" w:hAnsi="Arial" w:cs="Arial" w:hint="eastAsia"/>
          <w:b/>
          <w:lang w:eastAsia="ko-KR"/>
        </w:rPr>
        <w:t>dated Conclusion for KI#1.2: Support for multiple USS serving different geographical areas.</w:t>
      </w:r>
    </w:p>
    <w:p w14:paraId="61DAAB58" w14:textId="1FD46C7A" w:rsidR="00DE5291" w:rsidRDefault="002F796F" w:rsidP="00DE5291">
      <w:pPr>
        <w:spacing w:after="60"/>
        <w:ind w:left="1985" w:hanging="1985"/>
        <w:rPr>
          <w:rFonts w:ascii="Arial" w:hAnsi="Arial" w:cs="Arial"/>
          <w:bCs/>
          <w:lang w:eastAsia="ko-KR"/>
        </w:rPr>
      </w:pPr>
      <w:r>
        <w:rPr>
          <w:rFonts w:ascii="Arial" w:hAnsi="Arial" w:cs="Arial" w:hint="eastAsia"/>
          <w:b/>
          <w:lang w:eastAsia="ko-KR"/>
        </w:rPr>
        <w:t>Document for:</w:t>
      </w:r>
      <w:r>
        <w:rPr>
          <w:rFonts w:ascii="Arial" w:hAnsi="Arial" w:cs="Arial"/>
          <w:b/>
          <w:lang w:eastAsia="ko-KR"/>
        </w:rPr>
        <w:tab/>
      </w:r>
      <w:r>
        <w:rPr>
          <w:rFonts w:ascii="Arial" w:hAnsi="Arial" w:cs="Arial" w:hint="eastAsia"/>
          <w:b/>
          <w:lang w:eastAsia="ko-KR"/>
        </w:rPr>
        <w:t>Approval</w:t>
      </w:r>
    </w:p>
    <w:p w14:paraId="7791B7FB" w14:textId="440DF0B7" w:rsidR="002F796F" w:rsidRPr="00D2191E" w:rsidRDefault="002F796F" w:rsidP="00DE5291">
      <w:pPr>
        <w:spacing w:after="60"/>
        <w:ind w:left="1985" w:hanging="1985"/>
        <w:rPr>
          <w:rFonts w:ascii="Arial" w:hAnsi="Arial" w:cs="Arial"/>
          <w:b/>
          <w:lang w:eastAsia="ko-KR"/>
          <w:rPrChange w:id="0" w:author="JungJeSon" w:date="2024-08-09T14:01:00Z" w16du:dateUtc="2024-08-09T18:01:00Z">
            <w:rPr>
              <w:rFonts w:ascii="Arial" w:hAnsi="Arial" w:cs="Arial"/>
              <w:bCs/>
              <w:lang w:eastAsia="ko-KR"/>
            </w:rPr>
          </w:rPrChange>
        </w:rPr>
      </w:pPr>
      <w:r w:rsidRPr="00A620F6">
        <w:rPr>
          <w:rFonts w:ascii="Arial" w:hAnsi="Arial" w:cs="Arial" w:hint="eastAsia"/>
          <w:b/>
          <w:lang w:eastAsia="ko-KR"/>
        </w:rPr>
        <w:t>A</w:t>
      </w:r>
      <w:r w:rsidRPr="00A620F6">
        <w:rPr>
          <w:rFonts w:ascii="Arial" w:hAnsi="Arial" w:cs="Arial"/>
          <w:b/>
          <w:lang w:eastAsia="ko-KR"/>
        </w:rPr>
        <w:t>g</w:t>
      </w:r>
      <w:r w:rsidRPr="00A620F6">
        <w:rPr>
          <w:rFonts w:ascii="Arial" w:hAnsi="Arial" w:cs="Arial" w:hint="eastAsia"/>
          <w:b/>
          <w:lang w:eastAsia="ko-KR"/>
        </w:rPr>
        <w:t>enda Item:</w:t>
      </w:r>
      <w:r>
        <w:rPr>
          <w:rFonts w:ascii="Arial" w:hAnsi="Arial" w:cs="Arial"/>
          <w:bCs/>
          <w:lang w:eastAsia="ko-KR"/>
        </w:rPr>
        <w:tab/>
      </w:r>
      <w:r w:rsidRPr="00D2191E">
        <w:rPr>
          <w:rFonts w:ascii="Arial" w:hAnsi="Arial" w:cs="Arial" w:hint="eastAsia"/>
          <w:b/>
          <w:lang w:eastAsia="ko-KR"/>
          <w:rPrChange w:id="1" w:author="JungJeSon" w:date="2024-08-09T14:01:00Z" w16du:dateUtc="2024-08-09T18:01:00Z">
            <w:rPr>
              <w:rFonts w:ascii="Arial" w:hAnsi="Arial" w:cs="Arial" w:hint="eastAsia"/>
              <w:bCs/>
              <w:lang w:eastAsia="ko-KR"/>
            </w:rPr>
          </w:rPrChange>
        </w:rPr>
        <w:t>19.10.1</w:t>
      </w:r>
    </w:p>
    <w:p w14:paraId="2EDD1138" w14:textId="52DC5E63" w:rsidR="00DE5291" w:rsidRPr="00DE5291" w:rsidRDefault="00DE5291" w:rsidP="00DE5291">
      <w:pPr>
        <w:spacing w:after="60"/>
        <w:ind w:left="1985" w:hanging="1985"/>
        <w:rPr>
          <w:rFonts w:ascii="Arial" w:eastAsia="Times New Roman" w:hAnsi="Arial" w:cs="Arial"/>
          <w:bCs/>
        </w:rPr>
      </w:pPr>
      <w:r w:rsidRPr="00DE5291">
        <w:rPr>
          <w:rFonts w:ascii="Arial" w:eastAsia="Times New Roman" w:hAnsi="Arial" w:cs="Arial"/>
          <w:b/>
        </w:rPr>
        <w:t>Work Item</w:t>
      </w:r>
      <w:r w:rsidR="00A620F6">
        <w:rPr>
          <w:rFonts w:ascii="Arial" w:hAnsi="Arial" w:cs="Arial" w:hint="eastAsia"/>
          <w:b/>
          <w:lang w:eastAsia="ko-KR"/>
        </w:rPr>
        <w:t xml:space="preserve"> / Release</w:t>
      </w:r>
      <w:r w:rsidRPr="00DE5291">
        <w:rPr>
          <w:rFonts w:ascii="Arial" w:eastAsia="Times New Roman" w:hAnsi="Arial" w:cs="Arial"/>
          <w:b/>
        </w:rPr>
        <w:t>:</w:t>
      </w:r>
      <w:r w:rsidR="00A620F6">
        <w:rPr>
          <w:rFonts w:ascii="Arial" w:hAnsi="Arial" w:cs="Arial"/>
          <w:b/>
          <w:lang w:eastAsia="ko-KR"/>
        </w:rPr>
        <w:tab/>
      </w:r>
      <w:r w:rsidR="00A620F6">
        <w:rPr>
          <w:rFonts w:ascii="Arial" w:hAnsi="Arial" w:cs="Arial" w:hint="eastAsia"/>
          <w:b/>
          <w:lang w:eastAsia="ko-KR"/>
        </w:rPr>
        <w:t>FS_UAS_Ph3 / Rel-19</w:t>
      </w:r>
    </w:p>
    <w:p w14:paraId="71EA6DCD" w14:textId="77777777" w:rsidR="00DE5291" w:rsidRDefault="00DE5291" w:rsidP="00DE5291">
      <w:pPr>
        <w:spacing w:after="60"/>
        <w:ind w:left="1985" w:hanging="1985"/>
        <w:rPr>
          <w:rFonts w:ascii="Arial" w:hAnsi="Arial" w:cs="Arial"/>
          <w:b/>
          <w:lang w:eastAsia="ko-KR"/>
        </w:rPr>
      </w:pPr>
    </w:p>
    <w:p w14:paraId="0E1A244F" w14:textId="77777777" w:rsidR="009D3B8B" w:rsidRDefault="009D3B8B" w:rsidP="00DE5291">
      <w:pPr>
        <w:spacing w:after="60"/>
        <w:ind w:left="1985" w:hanging="1985"/>
        <w:rPr>
          <w:rFonts w:ascii="Arial" w:hAnsi="Arial" w:cs="Arial"/>
          <w:b/>
          <w:lang w:eastAsia="ko-KR"/>
        </w:rPr>
      </w:pPr>
    </w:p>
    <w:p w14:paraId="21365500" w14:textId="35B0FB1F" w:rsidR="009D3B8B" w:rsidRPr="00CC47A5" w:rsidRDefault="009D3B8B" w:rsidP="009D3B8B">
      <w:pPr>
        <w:pStyle w:val="Heading1"/>
        <w:rPr>
          <w:rFonts w:cs="Arial"/>
          <w:lang w:eastAsia="ko-KR"/>
        </w:rPr>
      </w:pPr>
      <w:r>
        <w:rPr>
          <w:rFonts w:hint="eastAsia"/>
          <w:lang w:eastAsia="ko-KR"/>
        </w:rPr>
        <w:t>1.</w:t>
      </w:r>
      <w:r w:rsidR="007E4D16">
        <w:rPr>
          <w:lang w:eastAsia="ko-KR"/>
        </w:rPr>
        <w:tab/>
      </w:r>
      <w:r w:rsidRPr="00CC47A5">
        <w:rPr>
          <w:rFonts w:cs="Arial"/>
          <w:lang w:eastAsia="ko-KR"/>
        </w:rPr>
        <w:tab/>
        <w:t>Introduction</w:t>
      </w:r>
    </w:p>
    <w:p w14:paraId="3C679F31" w14:textId="280BB631" w:rsidR="009D3B8B" w:rsidRPr="00CC47A5" w:rsidRDefault="009D3B8B" w:rsidP="004F6234">
      <w:pPr>
        <w:overflowPunct w:val="0"/>
        <w:autoSpaceDE w:val="0"/>
        <w:autoSpaceDN w:val="0"/>
        <w:adjustRightInd w:val="0"/>
        <w:textAlignment w:val="baseline"/>
        <w:rPr>
          <w:rFonts w:ascii="Arial" w:hAnsi="Arial" w:cs="Arial"/>
          <w:color w:val="000000"/>
          <w:lang w:eastAsia="ko-KR"/>
        </w:rPr>
      </w:pPr>
      <w:r w:rsidRPr="00CC47A5">
        <w:rPr>
          <w:rFonts w:ascii="Arial" w:hAnsi="Arial" w:cs="Arial"/>
          <w:color w:val="000000"/>
          <w:lang w:eastAsia="zh-CN"/>
        </w:rPr>
        <w:t>This paper proposes update on conclusion for KI#1.2 for supporting multiple USS serving different geographical area</w:t>
      </w:r>
      <w:r w:rsidR="002D2E91" w:rsidRPr="00CC47A5">
        <w:rPr>
          <w:rFonts w:ascii="Arial" w:hAnsi="Arial" w:cs="Arial"/>
          <w:color w:val="000000"/>
          <w:lang w:eastAsia="ko-KR"/>
        </w:rPr>
        <w:t>.</w:t>
      </w:r>
    </w:p>
    <w:p w14:paraId="6E52EB7F" w14:textId="2E09C90B" w:rsidR="009D3B8B" w:rsidRPr="00CC47A5" w:rsidRDefault="009D3B8B" w:rsidP="009D3B8B">
      <w:pPr>
        <w:pStyle w:val="Heading1"/>
        <w:rPr>
          <w:rFonts w:cs="Arial"/>
        </w:rPr>
      </w:pPr>
      <w:r w:rsidRPr="00CC47A5">
        <w:rPr>
          <w:rFonts w:cs="Arial"/>
          <w:lang w:eastAsia="ko-KR"/>
        </w:rPr>
        <w:t>2.</w:t>
      </w:r>
      <w:r w:rsidRPr="00CC47A5">
        <w:rPr>
          <w:rFonts w:cs="Arial"/>
          <w:lang w:eastAsia="ko-KR"/>
        </w:rPr>
        <w:tab/>
        <w:t>Discussion</w:t>
      </w:r>
    </w:p>
    <w:p w14:paraId="180F2346" w14:textId="2EDA6124" w:rsidR="009D3B8B" w:rsidRPr="00CC47A5" w:rsidRDefault="009D3B8B" w:rsidP="004F6234">
      <w:pPr>
        <w:overflowPunct w:val="0"/>
        <w:autoSpaceDE w:val="0"/>
        <w:autoSpaceDN w:val="0"/>
        <w:adjustRightInd w:val="0"/>
        <w:textAlignment w:val="baseline"/>
        <w:rPr>
          <w:rFonts w:ascii="Arial" w:hAnsi="Arial" w:cs="Arial"/>
          <w:color w:val="000000"/>
          <w:lang w:eastAsia="zh-CN"/>
        </w:rPr>
      </w:pPr>
      <w:bookmarkStart w:id="2" w:name="_Hlk173943813"/>
      <w:r w:rsidRPr="00CC47A5">
        <w:rPr>
          <w:rFonts w:ascii="Arial" w:hAnsi="Arial" w:cs="Arial"/>
          <w:color w:val="000000"/>
          <w:lang w:eastAsia="zh-CN"/>
        </w:rPr>
        <w:t xml:space="preserve">Current conclusion on </w:t>
      </w:r>
      <w:proofErr w:type="spellStart"/>
      <w:r w:rsidRPr="00CC47A5">
        <w:rPr>
          <w:rFonts w:ascii="Arial" w:hAnsi="Arial" w:cs="Arial"/>
          <w:color w:val="000000"/>
          <w:lang w:eastAsia="zh-CN"/>
        </w:rPr>
        <w:t>mult</w:t>
      </w:r>
      <w:proofErr w:type="spellEnd"/>
      <w:r w:rsidRPr="00CC47A5">
        <w:rPr>
          <w:rFonts w:ascii="Arial" w:hAnsi="Arial" w:cs="Arial"/>
          <w:color w:val="000000"/>
          <w:lang w:eastAsia="zh-CN"/>
        </w:rPr>
        <w:t xml:space="preserve">-USS </w:t>
      </w:r>
      <w:r w:rsidR="00CC47A5">
        <w:rPr>
          <w:rFonts w:ascii="Arial" w:hAnsi="Arial" w:cs="Arial" w:hint="eastAsia"/>
          <w:color w:val="000000"/>
          <w:lang w:eastAsia="ko-KR"/>
        </w:rPr>
        <w:t xml:space="preserve">is </w:t>
      </w:r>
      <w:r w:rsidRPr="00CC47A5">
        <w:rPr>
          <w:rFonts w:ascii="Arial" w:hAnsi="Arial" w:cs="Arial"/>
          <w:color w:val="000000"/>
          <w:lang w:eastAsia="zh-CN"/>
        </w:rPr>
        <w:t>missing some aspect relating to the UAS NF.</w:t>
      </w:r>
    </w:p>
    <w:p w14:paraId="17C8E2D0" w14:textId="0EFD538C" w:rsidR="009D3B8B" w:rsidRPr="00CC47A5" w:rsidRDefault="009D3B8B" w:rsidP="004F6234">
      <w:pPr>
        <w:overflowPunct w:val="0"/>
        <w:autoSpaceDE w:val="0"/>
        <w:autoSpaceDN w:val="0"/>
        <w:adjustRightInd w:val="0"/>
        <w:textAlignment w:val="baseline"/>
        <w:rPr>
          <w:rFonts w:ascii="Arial" w:hAnsi="Arial" w:cs="Arial"/>
          <w:color w:val="000000"/>
          <w:lang w:eastAsia="zh-CN"/>
        </w:rPr>
      </w:pPr>
      <w:r w:rsidRPr="00CC47A5">
        <w:rPr>
          <w:rFonts w:ascii="Arial" w:hAnsi="Arial" w:cs="Arial"/>
          <w:color w:val="000000"/>
          <w:lang w:eastAsia="zh-CN"/>
        </w:rPr>
        <w:t xml:space="preserve">In TS23.256, clause 4.4.2 USS discovery, it says </w:t>
      </w:r>
      <w:proofErr w:type="gramStart"/>
      <w:r w:rsidRPr="00CC47A5">
        <w:rPr>
          <w:rFonts w:ascii="Arial" w:hAnsi="Arial" w:cs="Arial"/>
          <w:color w:val="000000"/>
          <w:lang w:eastAsia="zh-CN"/>
        </w:rPr>
        <w:t>that ”In</w:t>
      </w:r>
      <w:proofErr w:type="gramEnd"/>
      <w:r w:rsidRPr="00CC47A5">
        <w:rPr>
          <w:rFonts w:ascii="Arial" w:hAnsi="Arial" w:cs="Arial"/>
          <w:color w:val="000000"/>
          <w:lang w:eastAsia="zh-CN"/>
        </w:rPr>
        <w:t xml:space="preserve"> order to enable the interaction between the 3GPP network and the USS serving a UAS, the 3GPP network needs to discover the correct USS serving a specific UAV.” </w:t>
      </w:r>
      <w:r w:rsidR="00CC47A5">
        <w:rPr>
          <w:rFonts w:ascii="Arial" w:hAnsi="Arial" w:cs="Arial" w:hint="eastAsia"/>
          <w:color w:val="000000"/>
          <w:lang w:eastAsia="ko-KR"/>
        </w:rPr>
        <w:t xml:space="preserve">This means that USA NF shall be above to discover target USS. And based on current conclusion, as serving USS determines changeover to new target USS, the information of </w:t>
      </w:r>
      <w:r w:rsidRPr="00CC47A5">
        <w:rPr>
          <w:rFonts w:ascii="Arial" w:hAnsi="Arial" w:cs="Arial"/>
          <w:color w:val="000000"/>
          <w:lang w:eastAsia="zh-CN"/>
        </w:rPr>
        <w:t>new serving USS (i.e., target USS) shall be informed to UAS-NF.</w:t>
      </w:r>
    </w:p>
    <w:p w14:paraId="10B209C0" w14:textId="5E829726" w:rsidR="009D3B8B" w:rsidRPr="00CC47A5" w:rsidRDefault="00CC47A5" w:rsidP="004F6234">
      <w:pPr>
        <w:overflowPunct w:val="0"/>
        <w:autoSpaceDE w:val="0"/>
        <w:autoSpaceDN w:val="0"/>
        <w:adjustRightInd w:val="0"/>
        <w:textAlignment w:val="baseline"/>
        <w:rPr>
          <w:rFonts w:ascii="Arial" w:hAnsi="Arial" w:cs="Arial"/>
          <w:color w:val="000000"/>
          <w:lang w:eastAsia="zh-CN"/>
        </w:rPr>
      </w:pPr>
      <w:r>
        <w:rPr>
          <w:rFonts w:ascii="Arial" w:hAnsi="Arial" w:cs="Arial" w:hint="eastAsia"/>
          <w:color w:val="000000"/>
          <w:lang w:eastAsia="ko-KR"/>
        </w:rPr>
        <w:t xml:space="preserve">During </w:t>
      </w:r>
      <w:r w:rsidR="009D3B8B" w:rsidRPr="00CC47A5">
        <w:rPr>
          <w:rFonts w:ascii="Arial" w:hAnsi="Arial" w:cs="Arial"/>
          <w:color w:val="000000"/>
          <w:lang w:eastAsia="zh-CN"/>
        </w:rPr>
        <w:t xml:space="preserve">UUAA procedure between UAV and target USS, UAS-NF shall route authentication messages </w:t>
      </w:r>
      <w:r>
        <w:rPr>
          <w:rFonts w:ascii="Arial" w:hAnsi="Arial" w:cs="Arial" w:hint="eastAsia"/>
          <w:color w:val="000000"/>
          <w:lang w:eastAsia="ko-KR"/>
        </w:rPr>
        <w:t xml:space="preserve">correctly </w:t>
      </w:r>
      <w:r w:rsidR="009D3B8B" w:rsidRPr="00CC47A5">
        <w:rPr>
          <w:rFonts w:ascii="Arial" w:hAnsi="Arial" w:cs="Arial"/>
          <w:color w:val="000000"/>
          <w:lang w:eastAsia="zh-CN"/>
        </w:rPr>
        <w:t>but if UAS-NF is not aware of target USS information, the signalling message cannot be routed correctly.</w:t>
      </w:r>
    </w:p>
    <w:p w14:paraId="7E215906" w14:textId="27E742EB" w:rsidR="009D3B8B" w:rsidRPr="00CC47A5" w:rsidRDefault="009D3B8B" w:rsidP="004F6234">
      <w:pPr>
        <w:overflowPunct w:val="0"/>
        <w:autoSpaceDE w:val="0"/>
        <w:autoSpaceDN w:val="0"/>
        <w:adjustRightInd w:val="0"/>
        <w:textAlignment w:val="baseline"/>
        <w:rPr>
          <w:rFonts w:ascii="Arial" w:hAnsi="Arial" w:cs="Arial"/>
          <w:color w:val="000000"/>
          <w:lang w:eastAsia="zh-CN"/>
        </w:rPr>
      </w:pPr>
      <w:r w:rsidRPr="00CC47A5">
        <w:rPr>
          <w:rFonts w:ascii="Arial" w:hAnsi="Arial" w:cs="Arial"/>
          <w:color w:val="000000"/>
          <w:lang w:eastAsia="zh-CN"/>
        </w:rPr>
        <w:t xml:space="preserve">And when UAS NF is aware of USS information which is selected by serving USS, UAS NF </w:t>
      </w:r>
      <w:r w:rsidR="00CC47A5">
        <w:rPr>
          <w:rFonts w:ascii="Arial" w:hAnsi="Arial" w:cs="Arial" w:hint="eastAsia"/>
          <w:color w:val="000000"/>
          <w:lang w:eastAsia="ko-KR"/>
        </w:rPr>
        <w:t xml:space="preserve">can </w:t>
      </w:r>
      <w:proofErr w:type="spellStart"/>
      <w:r w:rsidRPr="00CC47A5">
        <w:rPr>
          <w:rFonts w:ascii="Arial" w:hAnsi="Arial" w:cs="Arial"/>
          <w:color w:val="000000"/>
          <w:lang w:eastAsia="zh-CN"/>
        </w:rPr>
        <w:t>peform</w:t>
      </w:r>
      <w:proofErr w:type="spellEnd"/>
      <w:r w:rsidRPr="00CC47A5">
        <w:rPr>
          <w:rFonts w:ascii="Arial" w:hAnsi="Arial" w:cs="Arial"/>
          <w:color w:val="000000"/>
          <w:lang w:eastAsia="zh-CN"/>
        </w:rPr>
        <w:t xml:space="preserve"> </w:t>
      </w:r>
      <w:r w:rsidR="00CC47A5">
        <w:rPr>
          <w:rFonts w:ascii="Arial" w:hAnsi="Arial" w:cs="Arial" w:hint="eastAsia"/>
          <w:color w:val="000000"/>
          <w:lang w:eastAsia="ko-KR"/>
        </w:rPr>
        <w:t xml:space="preserve">access control </w:t>
      </w:r>
      <w:r w:rsidRPr="00CC47A5">
        <w:rPr>
          <w:rFonts w:ascii="Arial" w:hAnsi="Arial" w:cs="Arial"/>
          <w:color w:val="000000"/>
          <w:lang w:eastAsia="zh-CN"/>
        </w:rPr>
        <w:t>against unauthorized USS</w:t>
      </w:r>
      <w:bookmarkEnd w:id="2"/>
      <w:r w:rsidRPr="00CC47A5">
        <w:rPr>
          <w:rFonts w:ascii="Arial" w:hAnsi="Arial" w:cs="Arial"/>
          <w:color w:val="000000"/>
          <w:lang w:eastAsia="zh-CN"/>
        </w:rPr>
        <w:t>.</w:t>
      </w:r>
    </w:p>
    <w:p w14:paraId="60613EFA" w14:textId="2F6AFA09" w:rsidR="009D3B8B" w:rsidRPr="00CC47A5" w:rsidRDefault="009D3B8B" w:rsidP="009D3B8B">
      <w:pPr>
        <w:pStyle w:val="Heading1"/>
        <w:rPr>
          <w:rFonts w:cs="Arial"/>
        </w:rPr>
      </w:pPr>
      <w:r w:rsidRPr="00CC47A5">
        <w:rPr>
          <w:rFonts w:cs="Arial"/>
          <w:lang w:eastAsia="ko-KR"/>
        </w:rPr>
        <w:t>3.</w:t>
      </w:r>
      <w:r w:rsidRPr="00CC47A5">
        <w:rPr>
          <w:rFonts w:cs="Arial"/>
          <w:lang w:eastAsia="ko-KR"/>
        </w:rPr>
        <w:tab/>
        <w:t>Text Proposal</w:t>
      </w:r>
    </w:p>
    <w:p w14:paraId="05159568" w14:textId="77777777" w:rsidR="001E41F3" w:rsidRPr="00CC47A5" w:rsidRDefault="00846588" w:rsidP="007E4D16">
      <w:pPr>
        <w:overflowPunct w:val="0"/>
        <w:autoSpaceDE w:val="0"/>
        <w:autoSpaceDN w:val="0"/>
        <w:adjustRightInd w:val="0"/>
        <w:textAlignment w:val="baseline"/>
        <w:rPr>
          <w:rFonts w:ascii="Arial" w:hAnsi="Arial" w:cs="Arial"/>
          <w:color w:val="000000"/>
          <w:lang w:eastAsia="zh-CN"/>
        </w:rPr>
      </w:pPr>
      <w:r w:rsidRPr="00CC47A5">
        <w:rPr>
          <w:rFonts w:ascii="Arial" w:hAnsi="Arial" w:cs="Arial"/>
          <w:color w:val="000000"/>
          <w:lang w:eastAsia="zh-CN"/>
        </w:rPr>
        <w:t>It is proposed to capture the following changes in TR23.700-59</w:t>
      </w:r>
      <w:r w:rsidR="00442F4E" w:rsidRPr="00CC47A5">
        <w:rPr>
          <w:rFonts w:ascii="Arial" w:hAnsi="Arial" w:cs="Arial"/>
          <w:color w:val="000000"/>
          <w:lang w:eastAsia="zh-CN"/>
        </w:rPr>
        <w:t>.</w:t>
      </w:r>
    </w:p>
    <w:p w14:paraId="0AF19234" w14:textId="77777777" w:rsidR="00912530" w:rsidRDefault="00912530" w:rsidP="00912530">
      <w:pPr>
        <w:spacing w:after="0"/>
        <w:jc w:val="center"/>
        <w:rPr>
          <w:noProof/>
          <w:color w:val="FF0000"/>
          <w:sz w:val="36"/>
          <w:szCs w:val="36"/>
        </w:rPr>
      </w:pPr>
    </w:p>
    <w:p w14:paraId="1103B0DA" w14:textId="78A8A9CE" w:rsidR="001A6F51" w:rsidRDefault="00912530" w:rsidP="00F306AC">
      <w:pPr>
        <w:pBdr>
          <w:top w:val="single" w:sz="4" w:space="1" w:color="auto"/>
          <w:left w:val="single" w:sz="4" w:space="4" w:color="auto"/>
          <w:bottom w:val="single" w:sz="4" w:space="1" w:color="auto"/>
          <w:right w:val="single" w:sz="4" w:space="4" w:color="auto"/>
        </w:pBdr>
        <w:jc w:val="center"/>
      </w:pPr>
      <w:r w:rsidRPr="00A160B2">
        <w:rPr>
          <w:rFonts w:cs="Arial"/>
          <w:color w:val="FF0000"/>
          <w:sz w:val="36"/>
          <w:szCs w:val="48"/>
        </w:rPr>
        <w:t>&gt;&gt;&gt;&gt; Start of Changes &lt;&lt;&lt;&lt;</w:t>
      </w:r>
      <w:bookmarkStart w:id="3" w:name="_Toc170186697"/>
      <w:bookmarkStart w:id="4" w:name="_Toc145939732"/>
      <w:bookmarkStart w:id="5" w:name="_Toc138309042"/>
      <w:bookmarkStart w:id="6" w:name="_Toc138309495"/>
      <w:bookmarkStart w:id="7" w:name="_Toc131516834"/>
      <w:bookmarkStart w:id="8" w:name="_Toc21087531"/>
      <w:bookmarkStart w:id="9" w:name="_Toc23326064"/>
      <w:bookmarkStart w:id="10" w:name="_Toc25934654"/>
      <w:bookmarkStart w:id="11" w:name="_Toc26337034"/>
      <w:bookmarkStart w:id="12" w:name="_Toc31114281"/>
      <w:bookmarkStart w:id="13" w:name="_Toc43392556"/>
      <w:bookmarkStart w:id="14" w:name="_Toc43475352"/>
      <w:bookmarkStart w:id="15" w:name="_Toc50558956"/>
      <w:bookmarkStart w:id="16" w:name="_Toc54940311"/>
      <w:bookmarkStart w:id="17" w:name="_Toc54952026"/>
      <w:bookmarkStart w:id="18" w:name="_Toc57233474"/>
      <w:bookmarkStart w:id="19" w:name="_Toc170186653"/>
    </w:p>
    <w:p w14:paraId="52C9B1E6" w14:textId="77777777" w:rsidR="00F306AC" w:rsidRPr="00491AB2" w:rsidRDefault="00F306AC" w:rsidP="00F306AC">
      <w:pPr>
        <w:pStyle w:val="Heading3"/>
        <w:rPr>
          <w:rFonts w:eastAsia="Malgun Gothic"/>
        </w:rPr>
      </w:pPr>
      <w:bookmarkStart w:id="20" w:name="_Toc168575300"/>
      <w:r w:rsidRPr="00491AB2">
        <w:rPr>
          <w:rFonts w:eastAsia="Malgun Gothic"/>
        </w:rPr>
        <w:t>8.1.2</w:t>
      </w:r>
      <w:r w:rsidRPr="00491AB2">
        <w:rPr>
          <w:rFonts w:eastAsia="Malgun Gothic"/>
        </w:rPr>
        <w:tab/>
      </w:r>
      <w:r w:rsidRPr="00491AB2">
        <w:t>Conclusion for Key Issue #1 - Multiple USS serving different geographical areas corresponding to the UAV flight path</w:t>
      </w:r>
      <w:bookmarkEnd w:id="20"/>
    </w:p>
    <w:p w14:paraId="1EBAAF54" w14:textId="77777777" w:rsidR="00F306AC" w:rsidRDefault="00F306AC" w:rsidP="00F306AC">
      <w:pPr>
        <w:rPr>
          <w:rFonts w:eastAsia="SimSun"/>
        </w:rPr>
      </w:pPr>
      <w:proofErr w:type="gramStart"/>
      <w:r>
        <w:rPr>
          <w:rFonts w:eastAsia="SimSun"/>
        </w:rPr>
        <w:t>In order for</w:t>
      </w:r>
      <w:proofErr w:type="gramEnd"/>
      <w:r>
        <w:rPr>
          <w:rFonts w:eastAsia="SimSun"/>
        </w:rPr>
        <w:t xml:space="preserve"> 3GPP network to perform a changeover from one UAS Service Supplier (USS) to another, the following main principles apply:</w:t>
      </w:r>
    </w:p>
    <w:p w14:paraId="7AE4FD22" w14:textId="77777777" w:rsidR="00F306AC" w:rsidRDefault="00F306AC" w:rsidP="00F306AC">
      <w:pPr>
        <w:pStyle w:val="B1"/>
        <w:rPr>
          <w:rFonts w:eastAsia="SimSun"/>
        </w:rPr>
      </w:pPr>
      <w:r>
        <w:rPr>
          <w:rFonts w:eastAsia="SimSun"/>
        </w:rPr>
        <w:t>-</w:t>
      </w:r>
      <w:r>
        <w:rPr>
          <w:rFonts w:eastAsia="SimSun"/>
        </w:rPr>
        <w:tab/>
        <w:t>USS is responsible for its geographical area, and a geographical area does not necessary identically match tracking areas or cells of a 3GPP network. However, it is assumed that TAs and Cells IDs can be used to describe/map this information. NEF can be used to make a translation from a geographical description of an area to 3GPP identifiers (e.g. TAIs, Cell IDs) and vice versa whenever such mappings are required.</w:t>
      </w:r>
    </w:p>
    <w:p w14:paraId="3DCFF677" w14:textId="77777777" w:rsidR="00F306AC" w:rsidRDefault="00F306AC" w:rsidP="00F306AC">
      <w:pPr>
        <w:pStyle w:val="B1"/>
        <w:rPr>
          <w:rFonts w:eastAsia="SimSun"/>
        </w:rPr>
      </w:pPr>
      <w:r>
        <w:rPr>
          <w:rFonts w:eastAsia="SimSun"/>
        </w:rPr>
        <w:t>-</w:t>
      </w:r>
      <w:r>
        <w:rPr>
          <w:rFonts w:eastAsia="SimSun"/>
        </w:rPr>
        <w:tab/>
        <w:t>Each USS is aware of its neighbouring USS-s, border areas that it has with its neighbour USS, possible USS border-crossing points, and USS-s can communicate with each other using means outside the scope of the 3GPP.</w:t>
      </w:r>
    </w:p>
    <w:p w14:paraId="6E2F0978" w14:textId="77777777" w:rsidR="00F306AC" w:rsidRDefault="00F306AC" w:rsidP="00F306AC">
      <w:pPr>
        <w:pStyle w:val="B1"/>
        <w:rPr>
          <w:rFonts w:eastAsia="SimSun"/>
        </w:rPr>
      </w:pPr>
      <w:r>
        <w:rPr>
          <w:rFonts w:eastAsia="SimSun"/>
        </w:rPr>
        <w:lastRenderedPageBreak/>
        <w:t>-</w:t>
      </w:r>
      <w:r>
        <w:rPr>
          <w:rFonts w:eastAsia="SimSun"/>
        </w:rPr>
        <w:tab/>
        <w:t>A changeover procedure (i.e. a handover of a UAV from a serving USS to a target USS during the flight) can be triggered either from a UAV that is an object of the changeover or from a serving USS:</w:t>
      </w:r>
    </w:p>
    <w:p w14:paraId="1D8B436C" w14:textId="77777777" w:rsidR="00F306AC" w:rsidRDefault="00F306AC" w:rsidP="00F306AC">
      <w:pPr>
        <w:pStyle w:val="B2"/>
        <w:rPr>
          <w:rFonts w:eastAsia="SimSun"/>
        </w:rPr>
      </w:pPr>
      <w:r>
        <w:rPr>
          <w:rFonts w:eastAsia="SimSun"/>
        </w:rPr>
        <w:t>-</w:t>
      </w:r>
      <w:r>
        <w:rPr>
          <w:rFonts w:eastAsia="SimSun"/>
        </w:rPr>
        <w:tab/>
        <w:t xml:space="preserve">A UAV can trigger a changeover procedure by sending, for example, a pre-mission flight planning request with a destination point outside an area of authority/responsibility of a serving </w:t>
      </w:r>
      <w:proofErr w:type="gramStart"/>
      <w:r>
        <w:rPr>
          <w:rFonts w:eastAsia="SimSun"/>
        </w:rPr>
        <w:t>USS;</w:t>
      </w:r>
      <w:proofErr w:type="gramEnd"/>
    </w:p>
    <w:p w14:paraId="02A63F69" w14:textId="77777777" w:rsidR="00F306AC" w:rsidRDefault="00F306AC" w:rsidP="00F306AC">
      <w:pPr>
        <w:pStyle w:val="B2"/>
        <w:rPr>
          <w:rFonts w:eastAsia="SimSun"/>
        </w:rPr>
      </w:pPr>
      <w:r>
        <w:rPr>
          <w:rFonts w:eastAsia="SimSun"/>
        </w:rPr>
        <w:t>-</w:t>
      </w:r>
      <w:r>
        <w:rPr>
          <w:rFonts w:eastAsia="SimSun"/>
        </w:rPr>
        <w:tab/>
        <w:t xml:space="preserve">USS can trigger the changeover by determining that a UAV is approaching a border TA/cell of its service and requesting an NEF/UAS NF to assist with the changeover; for this purpose, the USS can use either the existing service operation (e.g. </w:t>
      </w:r>
      <w:proofErr w:type="spellStart"/>
      <w:r>
        <w:rPr>
          <w:rFonts w:eastAsia="SimSun"/>
        </w:rPr>
        <w:t>Naf_Authentication_Notification</w:t>
      </w:r>
      <w:proofErr w:type="spellEnd"/>
      <w:r>
        <w:rPr>
          <w:rFonts w:eastAsia="SimSun"/>
        </w:rPr>
        <w:t>) or a new service operation, which can be determines at the normative phase.</w:t>
      </w:r>
    </w:p>
    <w:p w14:paraId="3EDB42F6" w14:textId="77777777" w:rsidR="00F306AC" w:rsidRDefault="00F306AC" w:rsidP="00F306AC">
      <w:pPr>
        <w:pStyle w:val="B1"/>
        <w:rPr>
          <w:rFonts w:eastAsia="SimSun"/>
        </w:rPr>
      </w:pPr>
      <w:r>
        <w:rPr>
          <w:rFonts w:eastAsia="SimSun"/>
        </w:rPr>
        <w:t>-</w:t>
      </w:r>
      <w:r>
        <w:rPr>
          <w:rFonts w:eastAsia="SimSun"/>
        </w:rPr>
        <w:tab/>
        <w:t>Once the serving USS determines the changeover needs to take place, the serving USS determines possible USS (one or more) that may serve as a target USS based on the pre-established knowledge (e.g. via pre-configuration, other proprietary means etc. that are not in the scope of 3GPP). After that, the serving USS triggers communication with possible/suitable USS-s to determines candidate USS border-crossing point(s) for the UAV, this interaction is outside of 3GPP scope.</w:t>
      </w:r>
    </w:p>
    <w:p w14:paraId="7CA4AA76" w14:textId="77777777" w:rsidR="00F306AC" w:rsidRDefault="00F306AC" w:rsidP="00F306AC">
      <w:pPr>
        <w:pStyle w:val="B1"/>
        <w:rPr>
          <w:rFonts w:eastAsia="SimSun"/>
        </w:rPr>
      </w:pPr>
      <w:r>
        <w:rPr>
          <w:rFonts w:eastAsia="SimSun"/>
        </w:rPr>
        <w:t>-</w:t>
      </w:r>
      <w:r>
        <w:rPr>
          <w:rFonts w:eastAsia="SimSun"/>
        </w:rPr>
        <w:tab/>
        <w:t>After receiving the required inputs from all suitable target USS-s, the serving USS requests a network (via NEF/UAS NF) to get notified when it is time to make the changeover and provides any additional information the NEF might need to perform this task (e.g. requirements on the flight path, candidate flight path(s), accuracy level of predictions relevant to the flight monitoring).</w:t>
      </w:r>
    </w:p>
    <w:p w14:paraId="542C7291" w14:textId="77777777" w:rsidR="00F306AC" w:rsidRDefault="00F306AC" w:rsidP="00F306AC">
      <w:pPr>
        <w:pStyle w:val="B1"/>
        <w:rPr>
          <w:rFonts w:eastAsia="SimSun"/>
        </w:rPr>
      </w:pPr>
      <w:r>
        <w:rPr>
          <w:rFonts w:eastAsia="SimSun"/>
        </w:rPr>
        <w:t>-</w:t>
      </w:r>
      <w:r>
        <w:rPr>
          <w:rFonts w:eastAsia="SimSun"/>
        </w:rPr>
        <w:tab/>
        <w:t>To assist the serving USS with the changeover,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w:t>
      </w:r>
      <w:proofErr w:type="spellStart"/>
      <w:r>
        <w:rPr>
          <w:rFonts w:eastAsia="SimSun"/>
        </w:rPr>
        <w:t>Sidelink</w:t>
      </w:r>
      <w:proofErr w:type="spellEnd"/>
      <w:r>
        <w:rPr>
          <w:rFonts w:eastAsia="SimSun"/>
        </w:rPr>
        <w:t xml:space="preserve"> Positioning location, AMF for UAV's presence in bordering cells/TAs, AMF service for UAV's deviation for the expected/assigned trajectory).</w:t>
      </w:r>
    </w:p>
    <w:p w14:paraId="48340EB3" w14:textId="77777777" w:rsidR="00F306AC" w:rsidRDefault="00F306AC" w:rsidP="00F306AC">
      <w:pPr>
        <w:pStyle w:val="B1"/>
        <w:rPr>
          <w:rFonts w:eastAsia="SimSun"/>
        </w:rPr>
      </w:pPr>
      <w:r>
        <w:rPr>
          <w:rFonts w:eastAsia="SimSun"/>
        </w:rPr>
        <w:t>-</w:t>
      </w:r>
      <w:r>
        <w:rPr>
          <w:rFonts w:eastAsia="SimSun"/>
        </w:rPr>
        <w:tab/>
        <w:t>If the serving USS/UTM detects that the UAV has left or is about to leave its service area (for instance, based on UAV's presence in a border TA/cell and prediction about UAV's probable flight direction), the serving USS/UTM may determine to trigger USS/UTM changeover to a new USS/UTM to serve the UAV. For the changeover, the serving USS communicates with the selected target USS; this communication and details are outside the scope of the 3GPP, however, it is expected that the serving USS pass the target USS the information regarding which exposure services/notification are of relevance for the UAV, information about UAV's identifiers or 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1024C3B2" w14:textId="77777777" w:rsidR="00F306AC" w:rsidRPr="003B31A5" w:rsidRDefault="00F306AC" w:rsidP="00F306AC">
      <w:pPr>
        <w:pStyle w:val="NO"/>
        <w:rPr>
          <w:rFonts w:eastAsia="DengXian"/>
        </w:rPr>
      </w:pPr>
      <w:r w:rsidRPr="003B31A5">
        <w:rPr>
          <w:rFonts w:eastAsia="DengXian"/>
        </w:rPr>
        <w:t xml:space="preserve">NOTE: </w:t>
      </w:r>
      <w:r w:rsidRPr="003B31A5">
        <w:rPr>
          <w:rFonts w:eastAsia="DengXian"/>
        </w:rPr>
        <w:tab/>
        <w:t>The exact aspects of the target USS authorization to be handled by SA</w:t>
      </w:r>
      <w:r>
        <w:rPr>
          <w:rFonts w:eastAsia="DengXian"/>
        </w:rPr>
        <w:t> WG</w:t>
      </w:r>
      <w:r w:rsidRPr="003B31A5">
        <w:rPr>
          <w:rFonts w:eastAsia="DengXian"/>
        </w:rPr>
        <w:t>3.</w:t>
      </w:r>
    </w:p>
    <w:p w14:paraId="6D742EE5" w14:textId="23BAE2A0" w:rsidR="00F306AC" w:rsidRDefault="00F306AC" w:rsidP="00F306AC">
      <w:pPr>
        <w:pStyle w:val="B1"/>
        <w:rPr>
          <w:rFonts w:eastAsia="SimSun"/>
        </w:rPr>
      </w:pPr>
      <w:r>
        <w:rPr>
          <w:rFonts w:eastAsia="SimSun"/>
        </w:rPr>
        <w:t>-</w:t>
      </w:r>
      <w:r>
        <w:rPr>
          <w:rFonts w:eastAsia="SimSun"/>
        </w:rPr>
        <w:tab/>
        <w:t xml:space="preserve">The source USS informs the UAV about the changeover to the new USS and may instruct the UAV (directly or via NEF/UAS NF) to reconnect and authorize with the target USS as well as trigger the exposure services towards 5GC NFs </w:t>
      </w:r>
      <w:proofErr w:type="gramStart"/>
      <w:r>
        <w:rPr>
          <w:rFonts w:eastAsia="SimSun"/>
        </w:rPr>
        <w:t>similar to</w:t>
      </w:r>
      <w:proofErr w:type="gramEnd"/>
      <w:r>
        <w:rPr>
          <w:rFonts w:eastAsia="SimSun"/>
        </w:rPr>
        <w:t xml:space="preserve"> what the previous serving USS had before the changeover. The target USS informs the source USS about the completion of the changeover once it receives a notification from the AMF serving a TA/cell on its side about the UAV presence in that specific TA/cell. The new serving USS responds to the notification conforming to the network about the completion of the changeover for the UAV.</w:t>
      </w:r>
    </w:p>
    <w:p w14:paraId="1D37FFFA" w14:textId="77777777" w:rsidR="00F306AC" w:rsidRDefault="00F306AC" w:rsidP="00F306AC">
      <w:pPr>
        <w:pStyle w:val="B1"/>
        <w:rPr>
          <w:rFonts w:eastAsia="SimSun"/>
        </w:rPr>
      </w:pPr>
      <w:r>
        <w:rPr>
          <w:rFonts w:eastAsia="SimSun"/>
        </w:rPr>
        <w:t>-</w:t>
      </w:r>
      <w:r>
        <w:rPr>
          <w:rFonts w:eastAsia="SimSun"/>
        </w:rPr>
        <w:tab/>
        <w:t>A UUAA authenticated context shall be established between the UAV UE and the new USS before the UAV UE can work with the new USS.</w:t>
      </w:r>
    </w:p>
    <w:p w14:paraId="0863EC2C" w14:textId="77777777" w:rsidR="00F306AC" w:rsidRDefault="00F306AC" w:rsidP="00F306AC">
      <w:pPr>
        <w:pStyle w:val="B1"/>
        <w:rPr>
          <w:ins w:id="21" w:author="JungJeSon" w:date="2024-08-08T15:02:00Z" w16du:dateUtc="2024-08-08T19:02:00Z"/>
          <w:lang w:eastAsia="ko-KR"/>
        </w:rPr>
      </w:pPr>
      <w:r>
        <w:rPr>
          <w:rFonts w:eastAsia="SimSun"/>
        </w:rPr>
        <w:t>-</w:t>
      </w:r>
      <w:r>
        <w:rPr>
          <w:rFonts w:eastAsia="SimSun"/>
        </w:rPr>
        <w:tab/>
        <w:t xml:space="preserve">The USS(s) supporting multiple USS feature </w:t>
      </w:r>
      <w:proofErr w:type="gramStart"/>
      <w:r>
        <w:rPr>
          <w:rFonts w:eastAsia="SimSun"/>
        </w:rPr>
        <w:t>are capable of handling</w:t>
      </w:r>
      <w:proofErr w:type="gramEnd"/>
      <w:r>
        <w:rPr>
          <w:rFonts w:eastAsia="SimSun"/>
        </w:rPr>
        <w:t xml:space="preserve"> the same CAA Level UAV ID for the UAV across source and target USSs.</w:t>
      </w:r>
    </w:p>
    <w:p w14:paraId="018AB37D" w14:textId="01F7A7EF" w:rsidR="00EC49EB" w:rsidRPr="00EC49EB" w:rsidRDefault="00EC49EB" w:rsidP="00F306AC">
      <w:pPr>
        <w:pStyle w:val="B1"/>
        <w:rPr>
          <w:lang w:eastAsia="ko-KR"/>
          <w:rPrChange w:id="22" w:author="JungJeSon" w:date="2024-08-08T15:02:00Z" w16du:dateUtc="2024-08-08T19:02:00Z">
            <w:rPr>
              <w:rFonts w:eastAsia="SimSun"/>
            </w:rPr>
          </w:rPrChange>
        </w:rPr>
      </w:pPr>
      <w:ins w:id="23" w:author="JungJeSon" w:date="2024-08-08T15:02:00Z" w16du:dateUtc="2024-08-08T19:02:00Z">
        <w:r w:rsidRPr="00343492">
          <w:rPr>
            <w:rFonts w:hint="eastAsia"/>
            <w:lang w:eastAsia="ko-KR"/>
          </w:rPr>
          <w:t>-</w:t>
        </w:r>
        <w:r w:rsidRPr="00343492">
          <w:rPr>
            <w:lang w:eastAsia="ko-KR"/>
          </w:rPr>
          <w:tab/>
        </w:r>
        <w:r w:rsidRPr="00343492">
          <w:rPr>
            <w:rFonts w:hint="eastAsia"/>
            <w:lang w:eastAsia="ko-KR"/>
          </w:rPr>
          <w:t>UAS NF is informed of target USS</w:t>
        </w:r>
        <w:r w:rsidRPr="00343492">
          <w:rPr>
            <w:lang w:eastAsia="ko-KR"/>
          </w:rPr>
          <w:t>’</w:t>
        </w:r>
        <w:r w:rsidRPr="00343492">
          <w:rPr>
            <w:rFonts w:hint="eastAsia"/>
            <w:lang w:eastAsia="ko-KR"/>
          </w:rPr>
          <w:t xml:space="preserve">s information from source USS </w:t>
        </w:r>
      </w:ins>
      <w:ins w:id="24" w:author="JungJeSon" w:date="2024-08-08T15:03:00Z" w16du:dateUtc="2024-08-08T19:03:00Z">
        <w:r w:rsidR="004A2CCF" w:rsidRPr="00343492">
          <w:rPr>
            <w:rFonts w:hint="eastAsia"/>
            <w:lang w:eastAsia="ko-KR"/>
          </w:rPr>
          <w:t xml:space="preserve">so that UUAA procedure is routed correctly via UAS NF and </w:t>
        </w:r>
      </w:ins>
      <w:ins w:id="25" w:author="JungJeSon" w:date="2024-08-08T15:02:00Z" w16du:dateUtc="2024-08-08T19:02:00Z">
        <w:r w:rsidRPr="00343492">
          <w:rPr>
            <w:rFonts w:hint="eastAsia"/>
            <w:lang w:eastAsia="ko-KR"/>
          </w:rPr>
          <w:t xml:space="preserve">after successful </w:t>
        </w:r>
      </w:ins>
      <w:ins w:id="26" w:author="JungJeSon" w:date="2024-08-08T22:47:00Z" w16du:dateUtc="2024-08-09T02:47:00Z">
        <w:r w:rsidR="00126005" w:rsidRPr="00343492">
          <w:rPr>
            <w:rFonts w:hint="eastAsia"/>
            <w:lang w:eastAsia="ko-KR"/>
          </w:rPr>
          <w:t xml:space="preserve">changeover to the target USS, </w:t>
        </w:r>
      </w:ins>
      <w:ins w:id="27" w:author="JungJeSon" w:date="2024-08-08T15:02:00Z" w16du:dateUtc="2024-08-08T19:02:00Z">
        <w:r w:rsidRPr="00343492">
          <w:rPr>
            <w:rFonts w:hint="eastAsia"/>
            <w:lang w:eastAsia="ko-KR"/>
          </w:rPr>
          <w:t xml:space="preserve">UAS NF </w:t>
        </w:r>
      </w:ins>
      <w:ins w:id="28" w:author="JungJeSon" w:date="2024-08-08T15:03:00Z" w16du:dateUtc="2024-08-08T19:03:00Z">
        <w:r w:rsidR="00357F8E" w:rsidRPr="00343492">
          <w:rPr>
            <w:rFonts w:hint="eastAsia"/>
            <w:lang w:eastAsia="ko-KR"/>
          </w:rPr>
          <w:t>update</w:t>
        </w:r>
      </w:ins>
      <w:ins w:id="29" w:author="JungJeSon" w:date="2024-08-09T11:00:00Z" w16du:dateUtc="2024-08-09T15:00:00Z">
        <w:r w:rsidR="00C6430B">
          <w:rPr>
            <w:rFonts w:hint="eastAsia"/>
            <w:lang w:eastAsia="ko-KR"/>
          </w:rPr>
          <w:t>s</w:t>
        </w:r>
      </w:ins>
      <w:ins w:id="30" w:author="JungJeSon" w:date="2024-08-08T15:03:00Z" w16du:dateUtc="2024-08-08T19:03:00Z">
        <w:r w:rsidR="00357F8E" w:rsidRPr="00343492">
          <w:rPr>
            <w:rFonts w:hint="eastAsia"/>
            <w:lang w:eastAsia="ko-KR"/>
          </w:rPr>
          <w:t xml:space="preserve"> </w:t>
        </w:r>
      </w:ins>
      <w:ins w:id="31" w:author="JungJeSon" w:date="2024-08-08T15:02:00Z" w16du:dateUtc="2024-08-08T19:02:00Z">
        <w:r w:rsidR="005B1601" w:rsidRPr="00343492">
          <w:rPr>
            <w:rFonts w:hint="eastAsia"/>
            <w:lang w:eastAsia="ko-KR"/>
          </w:rPr>
          <w:t>the target USS as serving USS of UAV</w:t>
        </w:r>
      </w:ins>
      <w:ins w:id="32" w:author="JungJeSon" w:date="2024-08-08T15:04:00Z" w16du:dateUtc="2024-08-08T19:04:00Z">
        <w:r w:rsidR="00357F8E" w:rsidRPr="00343492">
          <w:rPr>
            <w:rFonts w:hint="eastAsia"/>
            <w:lang w:eastAsia="ko-KR"/>
          </w:rPr>
          <w:t xml:space="preserve"> in its context</w:t>
        </w:r>
      </w:ins>
      <w:ins w:id="33" w:author="JungJeSon" w:date="2024-08-08T15:02:00Z" w16du:dateUtc="2024-08-08T19:02:00Z">
        <w:r w:rsidR="005B1601" w:rsidRPr="00343492">
          <w:rPr>
            <w:rFonts w:hint="eastAsia"/>
            <w:lang w:eastAsia="ko-KR"/>
          </w:rPr>
          <w:t>.</w:t>
        </w:r>
      </w:ins>
    </w:p>
    <w:p w14:paraId="7C67F8FF" w14:textId="77777777" w:rsidR="00F306AC" w:rsidRDefault="00F306AC" w:rsidP="00F306AC">
      <w:pPr>
        <w:rPr>
          <w:rFonts w:eastAsia="SimSun"/>
        </w:rPr>
      </w:pPr>
      <w:r>
        <w:rPr>
          <w:rFonts w:eastAsia="SimSun"/>
        </w:rPr>
        <w:t>Re-use of existing mechanisms specified in TS 23.256 [2] shall be maximized in the context of supporting the scenario of multiple USS serving different geographical areas corresponding to the UAV flight path.</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24510215" w14:textId="77777777" w:rsidR="00F306AC" w:rsidRPr="00F306AC" w:rsidRDefault="00F306AC" w:rsidP="00F306AC"/>
    <w:sectPr w:rsidR="00F306AC" w:rsidRPr="00F306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9266E" w14:textId="77777777" w:rsidR="00ED489C" w:rsidRDefault="00ED489C">
      <w:r>
        <w:separator/>
      </w:r>
    </w:p>
  </w:endnote>
  <w:endnote w:type="continuationSeparator" w:id="0">
    <w:p w14:paraId="1BAB4052" w14:textId="77777777" w:rsidR="00ED489C" w:rsidRDefault="00ED489C">
      <w:r>
        <w:continuationSeparator/>
      </w:r>
    </w:p>
  </w:endnote>
  <w:endnote w:type="continuationNotice" w:id="1">
    <w:p w14:paraId="1031CE18" w14:textId="77777777" w:rsidR="00ED489C" w:rsidRDefault="00ED4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58EC5" w14:textId="77777777" w:rsidR="00ED489C" w:rsidRDefault="00ED489C">
      <w:r>
        <w:separator/>
      </w:r>
    </w:p>
  </w:footnote>
  <w:footnote w:type="continuationSeparator" w:id="0">
    <w:p w14:paraId="0D0F4F92" w14:textId="77777777" w:rsidR="00ED489C" w:rsidRDefault="00ED489C">
      <w:r>
        <w:continuationSeparator/>
      </w:r>
    </w:p>
  </w:footnote>
  <w:footnote w:type="continuationNotice" w:id="1">
    <w:p w14:paraId="17680B7B" w14:textId="77777777" w:rsidR="00ED489C" w:rsidRDefault="00ED4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DC468D1"/>
    <w:multiLevelType w:val="hybridMultilevel"/>
    <w:tmpl w:val="EAAC6D30"/>
    <w:lvl w:ilvl="0" w:tplc="6CFA238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4"/>
  </w:num>
  <w:num w:numId="4" w16cid:durableId="197471718">
    <w:abstractNumId w:val="3"/>
  </w:num>
  <w:num w:numId="5" w16cid:durableId="1762411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36D2"/>
    <w:rsid w:val="000043C0"/>
    <w:rsid w:val="0000452D"/>
    <w:rsid w:val="00004792"/>
    <w:rsid w:val="0000490B"/>
    <w:rsid w:val="0000490D"/>
    <w:rsid w:val="00004AAA"/>
    <w:rsid w:val="0001052B"/>
    <w:rsid w:val="00011E0F"/>
    <w:rsid w:val="00012E3E"/>
    <w:rsid w:val="000160F4"/>
    <w:rsid w:val="00017180"/>
    <w:rsid w:val="000216C3"/>
    <w:rsid w:val="000226FB"/>
    <w:rsid w:val="00022E4A"/>
    <w:rsid w:val="0002412B"/>
    <w:rsid w:val="00027FFB"/>
    <w:rsid w:val="0003037C"/>
    <w:rsid w:val="00035A65"/>
    <w:rsid w:val="000375FC"/>
    <w:rsid w:val="00037F93"/>
    <w:rsid w:val="000427B0"/>
    <w:rsid w:val="0004400A"/>
    <w:rsid w:val="0004535E"/>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7122"/>
    <w:rsid w:val="00093B1B"/>
    <w:rsid w:val="00093D8F"/>
    <w:rsid w:val="00094AB1"/>
    <w:rsid w:val="00095EAD"/>
    <w:rsid w:val="00096E13"/>
    <w:rsid w:val="00097D23"/>
    <w:rsid w:val="000A006C"/>
    <w:rsid w:val="000A0152"/>
    <w:rsid w:val="000A0538"/>
    <w:rsid w:val="000A17C1"/>
    <w:rsid w:val="000A1A1C"/>
    <w:rsid w:val="000A56AC"/>
    <w:rsid w:val="000A5CA0"/>
    <w:rsid w:val="000A6394"/>
    <w:rsid w:val="000A73E3"/>
    <w:rsid w:val="000A7C73"/>
    <w:rsid w:val="000A7E4A"/>
    <w:rsid w:val="000B3809"/>
    <w:rsid w:val="000B4A89"/>
    <w:rsid w:val="000B57C8"/>
    <w:rsid w:val="000B6DAF"/>
    <w:rsid w:val="000B7FED"/>
    <w:rsid w:val="000C038A"/>
    <w:rsid w:val="000C3184"/>
    <w:rsid w:val="000C3829"/>
    <w:rsid w:val="000C6598"/>
    <w:rsid w:val="000C7E77"/>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6F9C"/>
    <w:rsid w:val="00107FCE"/>
    <w:rsid w:val="00116AE0"/>
    <w:rsid w:val="00117BB3"/>
    <w:rsid w:val="00120752"/>
    <w:rsid w:val="00120983"/>
    <w:rsid w:val="00121792"/>
    <w:rsid w:val="00121A2A"/>
    <w:rsid w:val="00123D48"/>
    <w:rsid w:val="00123E90"/>
    <w:rsid w:val="00126005"/>
    <w:rsid w:val="0012619D"/>
    <w:rsid w:val="0012643D"/>
    <w:rsid w:val="001275D4"/>
    <w:rsid w:val="00130B41"/>
    <w:rsid w:val="0013185D"/>
    <w:rsid w:val="001417A6"/>
    <w:rsid w:val="0014291B"/>
    <w:rsid w:val="00143DE5"/>
    <w:rsid w:val="00145377"/>
    <w:rsid w:val="00145D43"/>
    <w:rsid w:val="00146245"/>
    <w:rsid w:val="0015034F"/>
    <w:rsid w:val="001534A0"/>
    <w:rsid w:val="00153B10"/>
    <w:rsid w:val="00154DFC"/>
    <w:rsid w:val="00156920"/>
    <w:rsid w:val="00156C37"/>
    <w:rsid w:val="00156CCF"/>
    <w:rsid w:val="00157F70"/>
    <w:rsid w:val="00161429"/>
    <w:rsid w:val="0016280D"/>
    <w:rsid w:val="001628FF"/>
    <w:rsid w:val="00174548"/>
    <w:rsid w:val="00177D70"/>
    <w:rsid w:val="00182049"/>
    <w:rsid w:val="00182DC3"/>
    <w:rsid w:val="0019038B"/>
    <w:rsid w:val="001925E2"/>
    <w:rsid w:val="00192C46"/>
    <w:rsid w:val="00193C25"/>
    <w:rsid w:val="00193D2D"/>
    <w:rsid w:val="00194475"/>
    <w:rsid w:val="00195F0C"/>
    <w:rsid w:val="001974E1"/>
    <w:rsid w:val="00197A17"/>
    <w:rsid w:val="00197AA8"/>
    <w:rsid w:val="001A08B3"/>
    <w:rsid w:val="001A2CA0"/>
    <w:rsid w:val="001A2CB9"/>
    <w:rsid w:val="001A4517"/>
    <w:rsid w:val="001A69F7"/>
    <w:rsid w:val="001A6F51"/>
    <w:rsid w:val="001A7B60"/>
    <w:rsid w:val="001B0EB1"/>
    <w:rsid w:val="001B52F0"/>
    <w:rsid w:val="001B5B19"/>
    <w:rsid w:val="001B6688"/>
    <w:rsid w:val="001B7656"/>
    <w:rsid w:val="001B7796"/>
    <w:rsid w:val="001B7A65"/>
    <w:rsid w:val="001C21EC"/>
    <w:rsid w:val="001C2458"/>
    <w:rsid w:val="001C4A52"/>
    <w:rsid w:val="001C7E73"/>
    <w:rsid w:val="001D1C66"/>
    <w:rsid w:val="001D2156"/>
    <w:rsid w:val="001D220B"/>
    <w:rsid w:val="001D4E00"/>
    <w:rsid w:val="001E1356"/>
    <w:rsid w:val="001E1BC5"/>
    <w:rsid w:val="001E20E8"/>
    <w:rsid w:val="001E2937"/>
    <w:rsid w:val="001E3AC1"/>
    <w:rsid w:val="001E41F3"/>
    <w:rsid w:val="001E489D"/>
    <w:rsid w:val="001E68CC"/>
    <w:rsid w:val="001E6EEF"/>
    <w:rsid w:val="001E74FB"/>
    <w:rsid w:val="001F15AA"/>
    <w:rsid w:val="001F1D60"/>
    <w:rsid w:val="001F5D01"/>
    <w:rsid w:val="00200975"/>
    <w:rsid w:val="00202651"/>
    <w:rsid w:val="0020378A"/>
    <w:rsid w:val="002112F3"/>
    <w:rsid w:val="0021168B"/>
    <w:rsid w:val="002117B9"/>
    <w:rsid w:val="00215F54"/>
    <w:rsid w:val="00216480"/>
    <w:rsid w:val="00217028"/>
    <w:rsid w:val="00221997"/>
    <w:rsid w:val="00222CA0"/>
    <w:rsid w:val="002248B7"/>
    <w:rsid w:val="00230FD0"/>
    <w:rsid w:val="00235043"/>
    <w:rsid w:val="00235467"/>
    <w:rsid w:val="00235DC2"/>
    <w:rsid w:val="00235F40"/>
    <w:rsid w:val="0024137C"/>
    <w:rsid w:val="00242351"/>
    <w:rsid w:val="002429C7"/>
    <w:rsid w:val="00244172"/>
    <w:rsid w:val="00246719"/>
    <w:rsid w:val="00250512"/>
    <w:rsid w:val="00250A65"/>
    <w:rsid w:val="00250F99"/>
    <w:rsid w:val="002518A5"/>
    <w:rsid w:val="00251E90"/>
    <w:rsid w:val="0025331C"/>
    <w:rsid w:val="00253AFE"/>
    <w:rsid w:val="0026004D"/>
    <w:rsid w:val="00260DD8"/>
    <w:rsid w:val="002640DD"/>
    <w:rsid w:val="00265A53"/>
    <w:rsid w:val="0026754E"/>
    <w:rsid w:val="0027232A"/>
    <w:rsid w:val="0027478A"/>
    <w:rsid w:val="00275B03"/>
    <w:rsid w:val="00275D12"/>
    <w:rsid w:val="00276D31"/>
    <w:rsid w:val="00280C48"/>
    <w:rsid w:val="00282C5F"/>
    <w:rsid w:val="002832A3"/>
    <w:rsid w:val="00284FEB"/>
    <w:rsid w:val="002860C4"/>
    <w:rsid w:val="002917D6"/>
    <w:rsid w:val="0029233E"/>
    <w:rsid w:val="00293DBF"/>
    <w:rsid w:val="00294D33"/>
    <w:rsid w:val="002A286B"/>
    <w:rsid w:val="002A2BF2"/>
    <w:rsid w:val="002A33CA"/>
    <w:rsid w:val="002A40D0"/>
    <w:rsid w:val="002A5C0C"/>
    <w:rsid w:val="002A632F"/>
    <w:rsid w:val="002A7012"/>
    <w:rsid w:val="002A7CD1"/>
    <w:rsid w:val="002B3A10"/>
    <w:rsid w:val="002B5741"/>
    <w:rsid w:val="002B6916"/>
    <w:rsid w:val="002C0C80"/>
    <w:rsid w:val="002C1724"/>
    <w:rsid w:val="002C17B9"/>
    <w:rsid w:val="002C281E"/>
    <w:rsid w:val="002C28AE"/>
    <w:rsid w:val="002C5F8B"/>
    <w:rsid w:val="002C73CF"/>
    <w:rsid w:val="002D1516"/>
    <w:rsid w:val="002D2CE8"/>
    <w:rsid w:val="002D2E91"/>
    <w:rsid w:val="002D4E13"/>
    <w:rsid w:val="002D5706"/>
    <w:rsid w:val="002D576D"/>
    <w:rsid w:val="002E07CF"/>
    <w:rsid w:val="002E28AD"/>
    <w:rsid w:val="002E472E"/>
    <w:rsid w:val="002E5319"/>
    <w:rsid w:val="002E5A3E"/>
    <w:rsid w:val="002E631A"/>
    <w:rsid w:val="002E66E6"/>
    <w:rsid w:val="002F176A"/>
    <w:rsid w:val="002F1EB2"/>
    <w:rsid w:val="002F34C4"/>
    <w:rsid w:val="002F4F83"/>
    <w:rsid w:val="002F5034"/>
    <w:rsid w:val="002F7439"/>
    <w:rsid w:val="002F796F"/>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5189"/>
    <w:rsid w:val="00325F12"/>
    <w:rsid w:val="00326138"/>
    <w:rsid w:val="00332826"/>
    <w:rsid w:val="00333CB0"/>
    <w:rsid w:val="00334F64"/>
    <w:rsid w:val="0033516B"/>
    <w:rsid w:val="00335403"/>
    <w:rsid w:val="00335501"/>
    <w:rsid w:val="00341541"/>
    <w:rsid w:val="00343492"/>
    <w:rsid w:val="00344570"/>
    <w:rsid w:val="0034510D"/>
    <w:rsid w:val="00345EEB"/>
    <w:rsid w:val="00347695"/>
    <w:rsid w:val="00347F68"/>
    <w:rsid w:val="0035197E"/>
    <w:rsid w:val="00357500"/>
    <w:rsid w:val="00357F8E"/>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85C"/>
    <w:rsid w:val="0039031C"/>
    <w:rsid w:val="003927AC"/>
    <w:rsid w:val="00393DCE"/>
    <w:rsid w:val="00395827"/>
    <w:rsid w:val="003A122E"/>
    <w:rsid w:val="003A309D"/>
    <w:rsid w:val="003A6931"/>
    <w:rsid w:val="003B1071"/>
    <w:rsid w:val="003B111B"/>
    <w:rsid w:val="003B1F48"/>
    <w:rsid w:val="003B3B17"/>
    <w:rsid w:val="003C024D"/>
    <w:rsid w:val="003C61D2"/>
    <w:rsid w:val="003C7FCF"/>
    <w:rsid w:val="003D0390"/>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32DE"/>
    <w:rsid w:val="003F4923"/>
    <w:rsid w:val="003F5107"/>
    <w:rsid w:val="003F5B9B"/>
    <w:rsid w:val="003F6377"/>
    <w:rsid w:val="003F6A73"/>
    <w:rsid w:val="0040048A"/>
    <w:rsid w:val="00401CE1"/>
    <w:rsid w:val="00402937"/>
    <w:rsid w:val="004054A4"/>
    <w:rsid w:val="004064A1"/>
    <w:rsid w:val="00407318"/>
    <w:rsid w:val="00410371"/>
    <w:rsid w:val="00410AB7"/>
    <w:rsid w:val="004122B9"/>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2F4E"/>
    <w:rsid w:val="0044367D"/>
    <w:rsid w:val="00446426"/>
    <w:rsid w:val="004506BB"/>
    <w:rsid w:val="00451313"/>
    <w:rsid w:val="00451EFB"/>
    <w:rsid w:val="00452948"/>
    <w:rsid w:val="004537C8"/>
    <w:rsid w:val="00453AA1"/>
    <w:rsid w:val="00454AA2"/>
    <w:rsid w:val="00454F22"/>
    <w:rsid w:val="0045699E"/>
    <w:rsid w:val="00456CB0"/>
    <w:rsid w:val="00457E85"/>
    <w:rsid w:val="00460E49"/>
    <w:rsid w:val="00461174"/>
    <w:rsid w:val="00461300"/>
    <w:rsid w:val="00461C2B"/>
    <w:rsid w:val="0046396B"/>
    <w:rsid w:val="00467E0B"/>
    <w:rsid w:val="004705E5"/>
    <w:rsid w:val="00470D37"/>
    <w:rsid w:val="00471A8D"/>
    <w:rsid w:val="00472786"/>
    <w:rsid w:val="00473104"/>
    <w:rsid w:val="004745ED"/>
    <w:rsid w:val="00474D26"/>
    <w:rsid w:val="00475102"/>
    <w:rsid w:val="00475BEB"/>
    <w:rsid w:val="00476BFE"/>
    <w:rsid w:val="00483386"/>
    <w:rsid w:val="00486D14"/>
    <w:rsid w:val="00490AA8"/>
    <w:rsid w:val="0049322C"/>
    <w:rsid w:val="00494159"/>
    <w:rsid w:val="00496EE6"/>
    <w:rsid w:val="00497626"/>
    <w:rsid w:val="004A0F83"/>
    <w:rsid w:val="004A1489"/>
    <w:rsid w:val="004A2CCF"/>
    <w:rsid w:val="004A3F6E"/>
    <w:rsid w:val="004A4921"/>
    <w:rsid w:val="004A565E"/>
    <w:rsid w:val="004A5B3B"/>
    <w:rsid w:val="004A5E95"/>
    <w:rsid w:val="004A7548"/>
    <w:rsid w:val="004B078C"/>
    <w:rsid w:val="004B1C62"/>
    <w:rsid w:val="004B1CB8"/>
    <w:rsid w:val="004B318D"/>
    <w:rsid w:val="004B4998"/>
    <w:rsid w:val="004B4D3B"/>
    <w:rsid w:val="004B51A8"/>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234"/>
    <w:rsid w:val="004F63F2"/>
    <w:rsid w:val="004F6477"/>
    <w:rsid w:val="004F678C"/>
    <w:rsid w:val="005000E6"/>
    <w:rsid w:val="00500846"/>
    <w:rsid w:val="005056BC"/>
    <w:rsid w:val="00505750"/>
    <w:rsid w:val="00505C80"/>
    <w:rsid w:val="00506055"/>
    <w:rsid w:val="005076E1"/>
    <w:rsid w:val="00511ECF"/>
    <w:rsid w:val="00512529"/>
    <w:rsid w:val="00512B7F"/>
    <w:rsid w:val="00512C4E"/>
    <w:rsid w:val="005139EA"/>
    <w:rsid w:val="00514DED"/>
    <w:rsid w:val="0051580D"/>
    <w:rsid w:val="00515DC0"/>
    <w:rsid w:val="00516843"/>
    <w:rsid w:val="00522B09"/>
    <w:rsid w:val="00522CD5"/>
    <w:rsid w:val="00523BA5"/>
    <w:rsid w:val="005245B2"/>
    <w:rsid w:val="00524BBC"/>
    <w:rsid w:val="00524DBF"/>
    <w:rsid w:val="00527FEF"/>
    <w:rsid w:val="00533898"/>
    <w:rsid w:val="00533A07"/>
    <w:rsid w:val="0053648B"/>
    <w:rsid w:val="00536A5C"/>
    <w:rsid w:val="00537A3C"/>
    <w:rsid w:val="00542C9A"/>
    <w:rsid w:val="005462F1"/>
    <w:rsid w:val="00546FB4"/>
    <w:rsid w:val="00547111"/>
    <w:rsid w:val="005476E4"/>
    <w:rsid w:val="005507FD"/>
    <w:rsid w:val="0055152B"/>
    <w:rsid w:val="00551A0A"/>
    <w:rsid w:val="005521C6"/>
    <w:rsid w:val="00552383"/>
    <w:rsid w:val="0055272F"/>
    <w:rsid w:val="00553AD1"/>
    <w:rsid w:val="00555D12"/>
    <w:rsid w:val="005569F7"/>
    <w:rsid w:val="00562C0C"/>
    <w:rsid w:val="00564CDE"/>
    <w:rsid w:val="00566BBA"/>
    <w:rsid w:val="0057088D"/>
    <w:rsid w:val="00570C36"/>
    <w:rsid w:val="00573934"/>
    <w:rsid w:val="00574AC7"/>
    <w:rsid w:val="005767DA"/>
    <w:rsid w:val="00577296"/>
    <w:rsid w:val="00581E9F"/>
    <w:rsid w:val="00585DBC"/>
    <w:rsid w:val="00590A44"/>
    <w:rsid w:val="0059129F"/>
    <w:rsid w:val="005924C5"/>
    <w:rsid w:val="00592748"/>
    <w:rsid w:val="00592D74"/>
    <w:rsid w:val="0059306D"/>
    <w:rsid w:val="0059383C"/>
    <w:rsid w:val="00594404"/>
    <w:rsid w:val="005947DD"/>
    <w:rsid w:val="005969F7"/>
    <w:rsid w:val="00596BDC"/>
    <w:rsid w:val="005A1C6E"/>
    <w:rsid w:val="005A22FF"/>
    <w:rsid w:val="005A2AE0"/>
    <w:rsid w:val="005A48C7"/>
    <w:rsid w:val="005A5B2A"/>
    <w:rsid w:val="005A75F0"/>
    <w:rsid w:val="005A7AD2"/>
    <w:rsid w:val="005B1601"/>
    <w:rsid w:val="005B3399"/>
    <w:rsid w:val="005B4367"/>
    <w:rsid w:val="005B4877"/>
    <w:rsid w:val="005B5754"/>
    <w:rsid w:val="005C154D"/>
    <w:rsid w:val="005C3CB2"/>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2843"/>
    <w:rsid w:val="006030A5"/>
    <w:rsid w:val="00605800"/>
    <w:rsid w:val="00606698"/>
    <w:rsid w:val="0061085A"/>
    <w:rsid w:val="00611E5C"/>
    <w:rsid w:val="006144A6"/>
    <w:rsid w:val="00614B7E"/>
    <w:rsid w:val="00614CE9"/>
    <w:rsid w:val="00615A35"/>
    <w:rsid w:val="00616FA9"/>
    <w:rsid w:val="00617D91"/>
    <w:rsid w:val="00620D8B"/>
    <w:rsid w:val="00620E7E"/>
    <w:rsid w:val="00621188"/>
    <w:rsid w:val="00621A6E"/>
    <w:rsid w:val="00621CAA"/>
    <w:rsid w:val="00623A90"/>
    <w:rsid w:val="006257ED"/>
    <w:rsid w:val="00626582"/>
    <w:rsid w:val="006270F2"/>
    <w:rsid w:val="00627C08"/>
    <w:rsid w:val="0063074C"/>
    <w:rsid w:val="00633034"/>
    <w:rsid w:val="006354E4"/>
    <w:rsid w:val="00636BD3"/>
    <w:rsid w:val="006420CC"/>
    <w:rsid w:val="00642308"/>
    <w:rsid w:val="00643653"/>
    <w:rsid w:val="00645AE0"/>
    <w:rsid w:val="00647523"/>
    <w:rsid w:val="0065097D"/>
    <w:rsid w:val="0065152A"/>
    <w:rsid w:val="00651561"/>
    <w:rsid w:val="00651F96"/>
    <w:rsid w:val="006521A4"/>
    <w:rsid w:val="006529E5"/>
    <w:rsid w:val="006533F5"/>
    <w:rsid w:val="00655471"/>
    <w:rsid w:val="00655634"/>
    <w:rsid w:val="00660A55"/>
    <w:rsid w:val="00663216"/>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380"/>
    <w:rsid w:val="00695808"/>
    <w:rsid w:val="0069596B"/>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1033"/>
    <w:rsid w:val="006C18C2"/>
    <w:rsid w:val="006C487D"/>
    <w:rsid w:val="006C4E71"/>
    <w:rsid w:val="006C566A"/>
    <w:rsid w:val="006C766D"/>
    <w:rsid w:val="006D06A0"/>
    <w:rsid w:val="006D1123"/>
    <w:rsid w:val="006D464F"/>
    <w:rsid w:val="006D59A3"/>
    <w:rsid w:val="006E0532"/>
    <w:rsid w:val="006E21FB"/>
    <w:rsid w:val="006F0F02"/>
    <w:rsid w:val="006F1D3D"/>
    <w:rsid w:val="006F38AA"/>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54C9"/>
    <w:rsid w:val="00727FF1"/>
    <w:rsid w:val="00730997"/>
    <w:rsid w:val="00736C8E"/>
    <w:rsid w:val="00737048"/>
    <w:rsid w:val="00737BD7"/>
    <w:rsid w:val="007426CA"/>
    <w:rsid w:val="00742F5A"/>
    <w:rsid w:val="00743333"/>
    <w:rsid w:val="00744A65"/>
    <w:rsid w:val="00746CA8"/>
    <w:rsid w:val="00746CB6"/>
    <w:rsid w:val="00746D91"/>
    <w:rsid w:val="00746EF9"/>
    <w:rsid w:val="007523CF"/>
    <w:rsid w:val="00752406"/>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904"/>
    <w:rsid w:val="00796B42"/>
    <w:rsid w:val="007977A8"/>
    <w:rsid w:val="007A0FE9"/>
    <w:rsid w:val="007A20AF"/>
    <w:rsid w:val="007A3019"/>
    <w:rsid w:val="007A3283"/>
    <w:rsid w:val="007B1E8D"/>
    <w:rsid w:val="007B2B4F"/>
    <w:rsid w:val="007B4494"/>
    <w:rsid w:val="007B512A"/>
    <w:rsid w:val="007B6E8A"/>
    <w:rsid w:val="007B7AB9"/>
    <w:rsid w:val="007C0AF9"/>
    <w:rsid w:val="007C0D1C"/>
    <w:rsid w:val="007C0F98"/>
    <w:rsid w:val="007C17A7"/>
    <w:rsid w:val="007C1977"/>
    <w:rsid w:val="007C1B80"/>
    <w:rsid w:val="007C1D54"/>
    <w:rsid w:val="007C2097"/>
    <w:rsid w:val="007C2F0F"/>
    <w:rsid w:val="007C4317"/>
    <w:rsid w:val="007C4606"/>
    <w:rsid w:val="007C6391"/>
    <w:rsid w:val="007C6DFC"/>
    <w:rsid w:val="007D219D"/>
    <w:rsid w:val="007D3C87"/>
    <w:rsid w:val="007D3C8F"/>
    <w:rsid w:val="007D6496"/>
    <w:rsid w:val="007D6A07"/>
    <w:rsid w:val="007E1C1D"/>
    <w:rsid w:val="007E2172"/>
    <w:rsid w:val="007E4D16"/>
    <w:rsid w:val="007E64CF"/>
    <w:rsid w:val="007E7451"/>
    <w:rsid w:val="007F17FB"/>
    <w:rsid w:val="007F182D"/>
    <w:rsid w:val="007F25D6"/>
    <w:rsid w:val="007F7259"/>
    <w:rsid w:val="007F7663"/>
    <w:rsid w:val="007F7A3A"/>
    <w:rsid w:val="00800D06"/>
    <w:rsid w:val="00802787"/>
    <w:rsid w:val="008040A8"/>
    <w:rsid w:val="00805CD3"/>
    <w:rsid w:val="008102C5"/>
    <w:rsid w:val="0081108A"/>
    <w:rsid w:val="00816460"/>
    <w:rsid w:val="008168C4"/>
    <w:rsid w:val="008176AA"/>
    <w:rsid w:val="0082111D"/>
    <w:rsid w:val="008224F9"/>
    <w:rsid w:val="008279FA"/>
    <w:rsid w:val="008302CA"/>
    <w:rsid w:val="00830C66"/>
    <w:rsid w:val="00832FDE"/>
    <w:rsid w:val="008362F4"/>
    <w:rsid w:val="00836679"/>
    <w:rsid w:val="00837F43"/>
    <w:rsid w:val="00840558"/>
    <w:rsid w:val="00840C03"/>
    <w:rsid w:val="008413DB"/>
    <w:rsid w:val="00841797"/>
    <w:rsid w:val="00841B99"/>
    <w:rsid w:val="00843D6A"/>
    <w:rsid w:val="008460DA"/>
    <w:rsid w:val="00846588"/>
    <w:rsid w:val="00847D47"/>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334A"/>
    <w:rsid w:val="00874C14"/>
    <w:rsid w:val="00877978"/>
    <w:rsid w:val="00881ABA"/>
    <w:rsid w:val="00881EDC"/>
    <w:rsid w:val="0088345A"/>
    <w:rsid w:val="00883FF8"/>
    <w:rsid w:val="00884349"/>
    <w:rsid w:val="00885CA6"/>
    <w:rsid w:val="008863B9"/>
    <w:rsid w:val="008903B9"/>
    <w:rsid w:val="0089242A"/>
    <w:rsid w:val="00893060"/>
    <w:rsid w:val="00893C4D"/>
    <w:rsid w:val="00894743"/>
    <w:rsid w:val="00896764"/>
    <w:rsid w:val="008A0C34"/>
    <w:rsid w:val="008A211A"/>
    <w:rsid w:val="008A2AB0"/>
    <w:rsid w:val="008A3617"/>
    <w:rsid w:val="008A45A6"/>
    <w:rsid w:val="008A6F61"/>
    <w:rsid w:val="008A7840"/>
    <w:rsid w:val="008A7FC0"/>
    <w:rsid w:val="008B03AD"/>
    <w:rsid w:val="008B0848"/>
    <w:rsid w:val="008B19B6"/>
    <w:rsid w:val="008B1C20"/>
    <w:rsid w:val="008B2DBA"/>
    <w:rsid w:val="008B3C48"/>
    <w:rsid w:val="008B647C"/>
    <w:rsid w:val="008C2003"/>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E69A9"/>
    <w:rsid w:val="008F03A9"/>
    <w:rsid w:val="008F2FC6"/>
    <w:rsid w:val="008F358A"/>
    <w:rsid w:val="008F3789"/>
    <w:rsid w:val="008F59CD"/>
    <w:rsid w:val="008F686C"/>
    <w:rsid w:val="008F6FF9"/>
    <w:rsid w:val="0090097F"/>
    <w:rsid w:val="0090116E"/>
    <w:rsid w:val="009016D9"/>
    <w:rsid w:val="00903C83"/>
    <w:rsid w:val="00906132"/>
    <w:rsid w:val="00912530"/>
    <w:rsid w:val="00913DE0"/>
    <w:rsid w:val="00913F71"/>
    <w:rsid w:val="009148DE"/>
    <w:rsid w:val="00916AC6"/>
    <w:rsid w:val="00916F4D"/>
    <w:rsid w:val="00917388"/>
    <w:rsid w:val="0091787D"/>
    <w:rsid w:val="00923369"/>
    <w:rsid w:val="0092342F"/>
    <w:rsid w:val="00924563"/>
    <w:rsid w:val="00924D2E"/>
    <w:rsid w:val="009273E8"/>
    <w:rsid w:val="00927FB2"/>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6DE4"/>
    <w:rsid w:val="009670AB"/>
    <w:rsid w:val="0096752B"/>
    <w:rsid w:val="00970D72"/>
    <w:rsid w:val="00973D08"/>
    <w:rsid w:val="00976C23"/>
    <w:rsid w:val="009777D9"/>
    <w:rsid w:val="00977B65"/>
    <w:rsid w:val="00982497"/>
    <w:rsid w:val="0098333B"/>
    <w:rsid w:val="00984090"/>
    <w:rsid w:val="00985FA4"/>
    <w:rsid w:val="0098607B"/>
    <w:rsid w:val="009918B8"/>
    <w:rsid w:val="00991B88"/>
    <w:rsid w:val="00993223"/>
    <w:rsid w:val="00993A0B"/>
    <w:rsid w:val="00996534"/>
    <w:rsid w:val="009A1364"/>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3B8B"/>
    <w:rsid w:val="009D5F54"/>
    <w:rsid w:val="009D6021"/>
    <w:rsid w:val="009E2135"/>
    <w:rsid w:val="009E262F"/>
    <w:rsid w:val="009E3297"/>
    <w:rsid w:val="009E3BA2"/>
    <w:rsid w:val="009E45CB"/>
    <w:rsid w:val="009E4603"/>
    <w:rsid w:val="009E72DA"/>
    <w:rsid w:val="009F1B84"/>
    <w:rsid w:val="009F507C"/>
    <w:rsid w:val="009F734F"/>
    <w:rsid w:val="00A0099E"/>
    <w:rsid w:val="00A00E4B"/>
    <w:rsid w:val="00A0363F"/>
    <w:rsid w:val="00A04C5B"/>
    <w:rsid w:val="00A10B25"/>
    <w:rsid w:val="00A11CB3"/>
    <w:rsid w:val="00A12D06"/>
    <w:rsid w:val="00A14419"/>
    <w:rsid w:val="00A148E1"/>
    <w:rsid w:val="00A14963"/>
    <w:rsid w:val="00A156E0"/>
    <w:rsid w:val="00A16505"/>
    <w:rsid w:val="00A1790E"/>
    <w:rsid w:val="00A22008"/>
    <w:rsid w:val="00A246B6"/>
    <w:rsid w:val="00A2574E"/>
    <w:rsid w:val="00A26FCA"/>
    <w:rsid w:val="00A2760C"/>
    <w:rsid w:val="00A27FB8"/>
    <w:rsid w:val="00A33A6E"/>
    <w:rsid w:val="00A34723"/>
    <w:rsid w:val="00A34C12"/>
    <w:rsid w:val="00A434D9"/>
    <w:rsid w:val="00A46795"/>
    <w:rsid w:val="00A47E70"/>
    <w:rsid w:val="00A47F2D"/>
    <w:rsid w:val="00A5010C"/>
    <w:rsid w:val="00A504DA"/>
    <w:rsid w:val="00A50CF0"/>
    <w:rsid w:val="00A5727E"/>
    <w:rsid w:val="00A620F6"/>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69BD"/>
    <w:rsid w:val="00A8784A"/>
    <w:rsid w:val="00A87B16"/>
    <w:rsid w:val="00A900D1"/>
    <w:rsid w:val="00A92274"/>
    <w:rsid w:val="00A94C6B"/>
    <w:rsid w:val="00A95EA9"/>
    <w:rsid w:val="00AA27BF"/>
    <w:rsid w:val="00AA2CBC"/>
    <w:rsid w:val="00AA31D1"/>
    <w:rsid w:val="00AA523E"/>
    <w:rsid w:val="00AA5A0C"/>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E31"/>
    <w:rsid w:val="00AD744E"/>
    <w:rsid w:val="00AE0B5B"/>
    <w:rsid w:val="00AE71C4"/>
    <w:rsid w:val="00AF2954"/>
    <w:rsid w:val="00AF2C7E"/>
    <w:rsid w:val="00AF5EE9"/>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6BD7"/>
    <w:rsid w:val="00B36D41"/>
    <w:rsid w:val="00B41BBD"/>
    <w:rsid w:val="00B431A1"/>
    <w:rsid w:val="00B44828"/>
    <w:rsid w:val="00B47227"/>
    <w:rsid w:val="00B51D8D"/>
    <w:rsid w:val="00B52C72"/>
    <w:rsid w:val="00B53711"/>
    <w:rsid w:val="00B54306"/>
    <w:rsid w:val="00B5565C"/>
    <w:rsid w:val="00B606DE"/>
    <w:rsid w:val="00B60C1D"/>
    <w:rsid w:val="00B6381B"/>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20D16"/>
    <w:rsid w:val="00C215C9"/>
    <w:rsid w:val="00C2247E"/>
    <w:rsid w:val="00C22BE9"/>
    <w:rsid w:val="00C23FFE"/>
    <w:rsid w:val="00C2578E"/>
    <w:rsid w:val="00C267FF"/>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416F"/>
    <w:rsid w:val="00C544D8"/>
    <w:rsid w:val="00C561AF"/>
    <w:rsid w:val="00C578ED"/>
    <w:rsid w:val="00C57EBC"/>
    <w:rsid w:val="00C60F4B"/>
    <w:rsid w:val="00C61388"/>
    <w:rsid w:val="00C61973"/>
    <w:rsid w:val="00C62892"/>
    <w:rsid w:val="00C6430B"/>
    <w:rsid w:val="00C65295"/>
    <w:rsid w:val="00C65715"/>
    <w:rsid w:val="00C65B0A"/>
    <w:rsid w:val="00C66016"/>
    <w:rsid w:val="00C66BA2"/>
    <w:rsid w:val="00C67519"/>
    <w:rsid w:val="00C67B4C"/>
    <w:rsid w:val="00C70562"/>
    <w:rsid w:val="00C75A1E"/>
    <w:rsid w:val="00C77DC5"/>
    <w:rsid w:val="00C8155B"/>
    <w:rsid w:val="00C95012"/>
    <w:rsid w:val="00C9502D"/>
    <w:rsid w:val="00C952CC"/>
    <w:rsid w:val="00C95359"/>
    <w:rsid w:val="00C95985"/>
    <w:rsid w:val="00C96F5D"/>
    <w:rsid w:val="00CA4704"/>
    <w:rsid w:val="00CA4810"/>
    <w:rsid w:val="00CA56B4"/>
    <w:rsid w:val="00CA5EF6"/>
    <w:rsid w:val="00CA6F53"/>
    <w:rsid w:val="00CB034D"/>
    <w:rsid w:val="00CB16E6"/>
    <w:rsid w:val="00CB391B"/>
    <w:rsid w:val="00CB46B2"/>
    <w:rsid w:val="00CC2238"/>
    <w:rsid w:val="00CC27B1"/>
    <w:rsid w:val="00CC340C"/>
    <w:rsid w:val="00CC47A5"/>
    <w:rsid w:val="00CC5026"/>
    <w:rsid w:val="00CC5ABE"/>
    <w:rsid w:val="00CC68D0"/>
    <w:rsid w:val="00CC74B7"/>
    <w:rsid w:val="00CC7A9F"/>
    <w:rsid w:val="00CD681E"/>
    <w:rsid w:val="00CE1007"/>
    <w:rsid w:val="00CE4EF5"/>
    <w:rsid w:val="00CE5AB9"/>
    <w:rsid w:val="00CE62F6"/>
    <w:rsid w:val="00CF04D9"/>
    <w:rsid w:val="00CF276D"/>
    <w:rsid w:val="00CF54E8"/>
    <w:rsid w:val="00CF6E0E"/>
    <w:rsid w:val="00D01409"/>
    <w:rsid w:val="00D03F9A"/>
    <w:rsid w:val="00D05E3B"/>
    <w:rsid w:val="00D06D51"/>
    <w:rsid w:val="00D14187"/>
    <w:rsid w:val="00D159D5"/>
    <w:rsid w:val="00D172E4"/>
    <w:rsid w:val="00D201AA"/>
    <w:rsid w:val="00D2191E"/>
    <w:rsid w:val="00D2419E"/>
    <w:rsid w:val="00D24991"/>
    <w:rsid w:val="00D26EA6"/>
    <w:rsid w:val="00D275D5"/>
    <w:rsid w:val="00D302C2"/>
    <w:rsid w:val="00D3068F"/>
    <w:rsid w:val="00D31B04"/>
    <w:rsid w:val="00D354C2"/>
    <w:rsid w:val="00D35803"/>
    <w:rsid w:val="00D359FE"/>
    <w:rsid w:val="00D4047E"/>
    <w:rsid w:val="00D40B6A"/>
    <w:rsid w:val="00D43DDC"/>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4B"/>
    <w:rsid w:val="00D921DC"/>
    <w:rsid w:val="00D931CC"/>
    <w:rsid w:val="00D9411B"/>
    <w:rsid w:val="00D94AC7"/>
    <w:rsid w:val="00D95365"/>
    <w:rsid w:val="00D96B21"/>
    <w:rsid w:val="00DA16CB"/>
    <w:rsid w:val="00DA26FD"/>
    <w:rsid w:val="00DA2C14"/>
    <w:rsid w:val="00DA36DA"/>
    <w:rsid w:val="00DA6DF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1CBF"/>
    <w:rsid w:val="00DD3ACE"/>
    <w:rsid w:val="00DD6996"/>
    <w:rsid w:val="00DE0281"/>
    <w:rsid w:val="00DE34CF"/>
    <w:rsid w:val="00DE3DB9"/>
    <w:rsid w:val="00DE4EAC"/>
    <w:rsid w:val="00DE5291"/>
    <w:rsid w:val="00DE6C33"/>
    <w:rsid w:val="00DF23A5"/>
    <w:rsid w:val="00DF2451"/>
    <w:rsid w:val="00DF29B5"/>
    <w:rsid w:val="00DF2F45"/>
    <w:rsid w:val="00DF5092"/>
    <w:rsid w:val="00DF6647"/>
    <w:rsid w:val="00DF68BA"/>
    <w:rsid w:val="00DF7316"/>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412B4"/>
    <w:rsid w:val="00E41373"/>
    <w:rsid w:val="00E42942"/>
    <w:rsid w:val="00E435AD"/>
    <w:rsid w:val="00E4390F"/>
    <w:rsid w:val="00E44295"/>
    <w:rsid w:val="00E454FE"/>
    <w:rsid w:val="00E47D28"/>
    <w:rsid w:val="00E532A2"/>
    <w:rsid w:val="00E54A5F"/>
    <w:rsid w:val="00E55FBB"/>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45BB"/>
    <w:rsid w:val="00EA5AC8"/>
    <w:rsid w:val="00EB09B7"/>
    <w:rsid w:val="00EB11BB"/>
    <w:rsid w:val="00EB1E65"/>
    <w:rsid w:val="00EB35BB"/>
    <w:rsid w:val="00EB5970"/>
    <w:rsid w:val="00EB6AFA"/>
    <w:rsid w:val="00EC27D4"/>
    <w:rsid w:val="00EC3CF6"/>
    <w:rsid w:val="00EC3D6D"/>
    <w:rsid w:val="00EC4838"/>
    <w:rsid w:val="00EC49EB"/>
    <w:rsid w:val="00EC70C3"/>
    <w:rsid w:val="00EC734C"/>
    <w:rsid w:val="00EC7B44"/>
    <w:rsid w:val="00ED0C11"/>
    <w:rsid w:val="00ED273A"/>
    <w:rsid w:val="00ED3FEC"/>
    <w:rsid w:val="00ED446B"/>
    <w:rsid w:val="00ED489C"/>
    <w:rsid w:val="00ED586E"/>
    <w:rsid w:val="00ED71EE"/>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3DBE"/>
    <w:rsid w:val="00F05591"/>
    <w:rsid w:val="00F06606"/>
    <w:rsid w:val="00F10931"/>
    <w:rsid w:val="00F10AED"/>
    <w:rsid w:val="00F1106C"/>
    <w:rsid w:val="00F11D7F"/>
    <w:rsid w:val="00F12B23"/>
    <w:rsid w:val="00F12B3F"/>
    <w:rsid w:val="00F12CB8"/>
    <w:rsid w:val="00F148F3"/>
    <w:rsid w:val="00F17110"/>
    <w:rsid w:val="00F210C5"/>
    <w:rsid w:val="00F22ABC"/>
    <w:rsid w:val="00F24AFF"/>
    <w:rsid w:val="00F25D98"/>
    <w:rsid w:val="00F2620B"/>
    <w:rsid w:val="00F300FB"/>
    <w:rsid w:val="00F3051C"/>
    <w:rsid w:val="00F306AC"/>
    <w:rsid w:val="00F32261"/>
    <w:rsid w:val="00F3503B"/>
    <w:rsid w:val="00F36389"/>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914C7"/>
    <w:rsid w:val="00F91F51"/>
    <w:rsid w:val="00F92848"/>
    <w:rsid w:val="00F9335D"/>
    <w:rsid w:val="00F9445A"/>
    <w:rsid w:val="00FA02F0"/>
    <w:rsid w:val="00FA1EA3"/>
    <w:rsid w:val="00FA1FDC"/>
    <w:rsid w:val="00FA2572"/>
    <w:rsid w:val="00FA2699"/>
    <w:rsid w:val="00FA53A4"/>
    <w:rsid w:val="00FA61A2"/>
    <w:rsid w:val="00FB0042"/>
    <w:rsid w:val="00FB1F57"/>
    <w:rsid w:val="00FB37BC"/>
    <w:rsid w:val="00FB44E3"/>
    <w:rsid w:val="00FB6386"/>
    <w:rsid w:val="00FC0724"/>
    <w:rsid w:val="00FC2841"/>
    <w:rsid w:val="00FC5B60"/>
    <w:rsid w:val="00FC7A06"/>
    <w:rsid w:val="00FD4374"/>
    <w:rsid w:val="00FD502F"/>
    <w:rsid w:val="00FD74F9"/>
    <w:rsid w:val="00FD758F"/>
    <w:rsid w:val="00FE36E2"/>
    <w:rsid w:val="00FE376B"/>
    <w:rsid w:val="00FE7D6B"/>
    <w:rsid w:val="00FE7E66"/>
    <w:rsid w:val="00FF0321"/>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03037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903A5E5-D771-4B1A-B9AC-383CAFC78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2024-08-09T15:01:00Z</dcterms:created>
  <dcterms:modified xsi:type="dcterms:W3CDTF">2024-08-09T18:01:00Z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2024-08-08T18:29:52Z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166654dc-692f-4754-bccc-4981e6e63d85</vt:lpwstr>
  </property>
  <property fmtid="{D5CDD505-2E9C-101B-9397-08002B2CF9AE}" pid="28" name="MSIP_Label_4d2f777e-4347-4fc6-823a-b44ab313546a_ContentBits">
    <vt:lpwstr>0</vt:lpwstr>
  </property>
  <property fmtid="{D5CDD505-2E9C-101B-9397-08002B2CF9AE}" pid="29" name="MediaServiceImageTags">
    <vt:lpwstr/>
  </property>
</Properties>
</file>